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46AF59" w14:textId="74334075" w:rsidR="00385B8F" w:rsidRPr="00FA6318" w:rsidRDefault="00D942D7">
      <w:pPr>
        <w:rPr>
          <w:rFonts w:ascii="Arial" w:hAnsi="Arial" w:cs="Arial"/>
          <w:b/>
          <w:sz w:val="20"/>
          <w:szCs w:val="20"/>
        </w:rPr>
      </w:pPr>
      <w:r w:rsidRPr="00D942D7">
        <w:rPr>
          <w:rFonts w:ascii="Arial" w:hAnsi="Arial" w:cs="Arial"/>
          <w:b/>
          <w:sz w:val="20"/>
          <w:szCs w:val="20"/>
        </w:rPr>
        <w:t>Standaardformulier referenties</w:t>
      </w:r>
      <w:r w:rsidR="00C35955">
        <w:rPr>
          <w:rFonts w:ascii="Arial" w:hAnsi="Arial" w:cs="Arial"/>
          <w:b/>
          <w:sz w:val="20"/>
          <w:szCs w:val="20"/>
        </w:rPr>
        <w:t xml:space="preserve"> – dit formulier moet worden ondertekend door de contactpersoon van uw referentie</w:t>
      </w:r>
      <w:r w:rsidR="00525BAA">
        <w:rPr>
          <w:rFonts w:ascii="Arial" w:hAnsi="Arial" w:cs="Arial"/>
          <w:b/>
          <w:sz w:val="20"/>
          <w:szCs w:val="20"/>
        </w:rPr>
        <w:t xml:space="preserve"> </w:t>
      </w:r>
      <w:r w:rsidR="00525BAA" w:rsidRPr="00FA6318">
        <w:rPr>
          <w:rFonts w:ascii="Arial" w:hAnsi="Arial" w:cs="Arial"/>
          <w:b/>
          <w:sz w:val="20"/>
          <w:szCs w:val="20"/>
        </w:rPr>
        <w:t xml:space="preserve">en binnen </w:t>
      </w:r>
      <w:r w:rsidR="00FA6318" w:rsidRPr="00FA6318">
        <w:rPr>
          <w:rFonts w:ascii="Arial" w:hAnsi="Arial" w:cs="Arial"/>
          <w:b/>
          <w:sz w:val="20"/>
          <w:szCs w:val="20"/>
        </w:rPr>
        <w:t xml:space="preserve">tien </w:t>
      </w:r>
      <w:r w:rsidR="00525BAA" w:rsidRPr="00FA6318">
        <w:rPr>
          <w:rFonts w:ascii="Arial" w:hAnsi="Arial" w:cs="Arial"/>
          <w:b/>
          <w:sz w:val="20"/>
          <w:szCs w:val="20"/>
        </w:rPr>
        <w:t>werkdagen na voornemen tot gunnen aan Aanbestedende Dienst te worden verzonden</w:t>
      </w:r>
      <w:r w:rsidR="00C35955" w:rsidRPr="00FA6318">
        <w:rPr>
          <w:rFonts w:ascii="Arial" w:hAnsi="Arial" w:cs="Arial"/>
          <w:b/>
          <w:sz w:val="20"/>
          <w:szCs w:val="20"/>
        </w:rPr>
        <w:t xml:space="preserve">. </w:t>
      </w:r>
    </w:p>
    <w:p w14:paraId="5FC1B1DC" w14:textId="77777777" w:rsidR="00D942D7" w:rsidRPr="00D942D7" w:rsidRDefault="00D942D7">
      <w:pPr>
        <w:rPr>
          <w:rFonts w:ascii="Arial" w:hAnsi="Arial" w:cs="Arial"/>
          <w:sz w:val="20"/>
          <w:szCs w:val="20"/>
        </w:rPr>
      </w:pPr>
    </w:p>
    <w:p w14:paraId="0A58B9AE" w14:textId="0F9814C6" w:rsidR="00D942D7" w:rsidRPr="000F16C2" w:rsidRDefault="000F5BB3">
      <w:pPr>
        <w:rPr>
          <w:rFonts w:ascii="Arial" w:hAnsi="Arial" w:cs="Arial"/>
          <w:i/>
          <w:sz w:val="20"/>
          <w:szCs w:val="20"/>
        </w:rPr>
      </w:pPr>
      <w:r w:rsidRPr="000F16C2">
        <w:rPr>
          <w:rFonts w:ascii="Arial" w:hAnsi="Arial" w:cs="Arial"/>
          <w:i/>
          <w:sz w:val="20"/>
          <w:szCs w:val="20"/>
        </w:rPr>
        <w:t>1.2.</w:t>
      </w:r>
      <w:r w:rsidR="006314D7" w:rsidRPr="000F16C2">
        <w:rPr>
          <w:rFonts w:ascii="Arial" w:hAnsi="Arial" w:cs="Arial"/>
          <w:i/>
          <w:sz w:val="20"/>
          <w:szCs w:val="20"/>
        </w:rPr>
        <w:t>4</w:t>
      </w:r>
      <w:r w:rsidRPr="000F16C2">
        <w:rPr>
          <w:rFonts w:ascii="Arial" w:hAnsi="Arial" w:cs="Arial"/>
          <w:i/>
          <w:sz w:val="20"/>
          <w:szCs w:val="20"/>
        </w:rPr>
        <w:t xml:space="preserve"> </w:t>
      </w:r>
      <w:r w:rsidR="0085472D" w:rsidRPr="000F16C2">
        <w:rPr>
          <w:rFonts w:ascii="Arial" w:hAnsi="Arial" w:cs="Arial"/>
          <w:i/>
          <w:sz w:val="20"/>
          <w:szCs w:val="20"/>
        </w:rPr>
        <w:t>Referentie</w:t>
      </w:r>
      <w:r w:rsidR="00041AA4" w:rsidRPr="000F16C2">
        <w:rPr>
          <w:rFonts w:ascii="Arial" w:hAnsi="Arial" w:cs="Arial"/>
          <w:i/>
          <w:sz w:val="20"/>
          <w:szCs w:val="20"/>
        </w:rPr>
        <w:t xml:space="preserve"> </w:t>
      </w:r>
    </w:p>
    <w:tbl>
      <w:tblPr>
        <w:tblW w:w="9371" w:type="dxa"/>
        <w:tblInd w:w="5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9"/>
        <w:gridCol w:w="3313"/>
        <w:gridCol w:w="231"/>
        <w:gridCol w:w="5528"/>
      </w:tblGrid>
      <w:tr w:rsidR="00D942D7" w:rsidRPr="000F16C2" w14:paraId="66EABAC7" w14:textId="77777777" w:rsidTr="00497380">
        <w:trPr>
          <w:trHeight w:val="300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D80CA0" w14:textId="77777777" w:rsidR="00D942D7" w:rsidRPr="000F16C2" w:rsidRDefault="00D942D7" w:rsidP="00497380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  <w:bookmarkStart w:id="0" w:name="_Hlk5871696"/>
            <w:r w:rsidRPr="000F16C2">
              <w:rPr>
                <w:rFonts w:ascii="Arial" w:hAnsi="Arial" w:cs="Arial"/>
                <w:sz w:val="20"/>
                <w:szCs w:val="20"/>
              </w:rPr>
              <w:t xml:space="preserve"> - </w:t>
            </w:r>
          </w:p>
        </w:tc>
        <w:tc>
          <w:tcPr>
            <w:tcW w:w="3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690361" w14:textId="77777777" w:rsidR="00D942D7" w:rsidRPr="000F16C2" w:rsidRDefault="00D942D7" w:rsidP="00497380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  <w:r w:rsidRPr="000F16C2">
              <w:rPr>
                <w:rFonts w:ascii="Arial" w:hAnsi="Arial" w:cs="Arial"/>
                <w:sz w:val="20"/>
                <w:szCs w:val="20"/>
              </w:rPr>
              <w:t>Naam organisatie</w:t>
            </w:r>
          </w:p>
        </w:tc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B3955A" w14:textId="77777777" w:rsidR="00D942D7" w:rsidRPr="000F16C2" w:rsidRDefault="00D942D7" w:rsidP="00497380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noWrap/>
            <w:vAlign w:val="bottom"/>
          </w:tcPr>
          <w:p w14:paraId="5A7573DD" w14:textId="77777777" w:rsidR="00D942D7" w:rsidRPr="000F16C2" w:rsidRDefault="00D942D7" w:rsidP="00497380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  <w:r w:rsidRPr="000F16C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D942D7" w:rsidRPr="000F16C2" w14:paraId="299F3D0F" w14:textId="77777777" w:rsidTr="00497380">
        <w:trPr>
          <w:trHeight w:val="79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0C47CC" w14:textId="77777777" w:rsidR="00D942D7" w:rsidRPr="000F16C2" w:rsidRDefault="00D942D7" w:rsidP="00497380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2B3F57" w14:textId="77777777" w:rsidR="00D942D7" w:rsidRPr="000F16C2" w:rsidRDefault="00D942D7" w:rsidP="00497380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29CB78" w14:textId="77777777" w:rsidR="00D942D7" w:rsidRPr="000F16C2" w:rsidRDefault="00D942D7" w:rsidP="00497380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6F6C6D" w14:textId="77777777" w:rsidR="00D942D7" w:rsidRPr="000F16C2" w:rsidRDefault="00D942D7" w:rsidP="00497380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42D7" w:rsidRPr="000F16C2" w14:paraId="5FB4E49B" w14:textId="77777777" w:rsidTr="00497380">
        <w:trPr>
          <w:trHeight w:val="300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F62969" w14:textId="77777777" w:rsidR="00D942D7" w:rsidRPr="000F16C2" w:rsidRDefault="00D942D7" w:rsidP="00497380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  <w:r w:rsidRPr="000F16C2">
              <w:rPr>
                <w:rFonts w:ascii="Arial" w:hAnsi="Arial" w:cs="Arial"/>
                <w:sz w:val="20"/>
                <w:szCs w:val="20"/>
              </w:rPr>
              <w:t xml:space="preserve"> - </w:t>
            </w:r>
          </w:p>
        </w:tc>
        <w:tc>
          <w:tcPr>
            <w:tcW w:w="3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9F8D7D" w14:textId="77777777" w:rsidR="00D942D7" w:rsidRPr="000F16C2" w:rsidRDefault="00D942D7" w:rsidP="00497380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  <w:r w:rsidRPr="000F16C2">
              <w:rPr>
                <w:rFonts w:ascii="Arial" w:hAnsi="Arial" w:cs="Arial"/>
                <w:sz w:val="20"/>
                <w:szCs w:val="20"/>
              </w:rPr>
              <w:t>Adres</w:t>
            </w:r>
          </w:p>
        </w:tc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03E747" w14:textId="77777777" w:rsidR="00D942D7" w:rsidRPr="000F16C2" w:rsidRDefault="00D942D7" w:rsidP="00497380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noWrap/>
            <w:vAlign w:val="bottom"/>
          </w:tcPr>
          <w:p w14:paraId="5ECC53BA" w14:textId="77777777" w:rsidR="00D942D7" w:rsidRPr="000F16C2" w:rsidRDefault="00D942D7" w:rsidP="00497380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  <w:r w:rsidRPr="000F16C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D942D7" w:rsidRPr="000F16C2" w14:paraId="535974F9" w14:textId="77777777" w:rsidTr="00497380">
        <w:trPr>
          <w:trHeight w:val="79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B2E693" w14:textId="77777777" w:rsidR="00D942D7" w:rsidRPr="000F16C2" w:rsidRDefault="00D942D7" w:rsidP="00497380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446E32" w14:textId="77777777" w:rsidR="00D942D7" w:rsidRPr="000F16C2" w:rsidRDefault="00D942D7" w:rsidP="00497380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443102" w14:textId="77777777" w:rsidR="00D942D7" w:rsidRPr="000F16C2" w:rsidRDefault="00D942D7" w:rsidP="00497380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18E016" w14:textId="77777777" w:rsidR="00D942D7" w:rsidRPr="000F16C2" w:rsidRDefault="00D942D7" w:rsidP="00497380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42D7" w:rsidRPr="000F16C2" w14:paraId="2F6D591E" w14:textId="77777777" w:rsidTr="00497380">
        <w:trPr>
          <w:trHeight w:val="300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E94B27" w14:textId="77777777" w:rsidR="00D942D7" w:rsidRPr="000F16C2" w:rsidRDefault="00D942D7" w:rsidP="00497380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  <w:r w:rsidRPr="000F16C2">
              <w:rPr>
                <w:rFonts w:ascii="Arial" w:hAnsi="Arial" w:cs="Arial"/>
                <w:sz w:val="20"/>
                <w:szCs w:val="20"/>
              </w:rPr>
              <w:t xml:space="preserve"> - </w:t>
            </w:r>
          </w:p>
        </w:tc>
        <w:tc>
          <w:tcPr>
            <w:tcW w:w="3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F4D0B6" w14:textId="77777777" w:rsidR="00D942D7" w:rsidRPr="000F16C2" w:rsidRDefault="00D942D7" w:rsidP="00497380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  <w:r w:rsidRPr="000F16C2">
              <w:rPr>
                <w:rFonts w:ascii="Arial" w:hAnsi="Arial" w:cs="Arial"/>
                <w:sz w:val="20"/>
                <w:szCs w:val="20"/>
              </w:rPr>
              <w:t>Vestigingsplaats</w:t>
            </w:r>
          </w:p>
        </w:tc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F7C323" w14:textId="77777777" w:rsidR="00D942D7" w:rsidRPr="000F16C2" w:rsidRDefault="00D942D7" w:rsidP="00497380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noWrap/>
            <w:vAlign w:val="bottom"/>
          </w:tcPr>
          <w:p w14:paraId="7B05FAA4" w14:textId="77777777" w:rsidR="00D942D7" w:rsidRPr="000F16C2" w:rsidRDefault="00D942D7" w:rsidP="00497380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  <w:r w:rsidRPr="000F16C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D942D7" w:rsidRPr="000F16C2" w14:paraId="541192B6" w14:textId="77777777" w:rsidTr="00497380">
        <w:trPr>
          <w:trHeight w:val="79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00B156" w14:textId="77777777" w:rsidR="00D942D7" w:rsidRPr="000F16C2" w:rsidRDefault="00D942D7" w:rsidP="00497380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  <w:r w:rsidRPr="000F16C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3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9FF71F" w14:textId="77777777" w:rsidR="00D942D7" w:rsidRPr="000F16C2" w:rsidRDefault="00D942D7" w:rsidP="00497380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D85A06" w14:textId="77777777" w:rsidR="00D942D7" w:rsidRPr="000F16C2" w:rsidRDefault="00D942D7" w:rsidP="00497380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025206" w14:textId="77777777" w:rsidR="00D942D7" w:rsidRPr="000F16C2" w:rsidRDefault="00D942D7" w:rsidP="00497380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42D7" w:rsidRPr="000F16C2" w14:paraId="75B0B8C7" w14:textId="77777777" w:rsidTr="00497380">
        <w:trPr>
          <w:trHeight w:val="300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36247D" w14:textId="77777777" w:rsidR="00D942D7" w:rsidRPr="000F16C2" w:rsidRDefault="00D942D7" w:rsidP="00497380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  <w:r w:rsidRPr="000F16C2">
              <w:rPr>
                <w:rFonts w:ascii="Arial" w:hAnsi="Arial" w:cs="Arial"/>
                <w:sz w:val="20"/>
                <w:szCs w:val="20"/>
              </w:rPr>
              <w:t xml:space="preserve"> - </w:t>
            </w:r>
          </w:p>
        </w:tc>
        <w:tc>
          <w:tcPr>
            <w:tcW w:w="3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22971E" w14:textId="77777777" w:rsidR="00D942D7" w:rsidRPr="000F16C2" w:rsidRDefault="00D942D7" w:rsidP="00497380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  <w:r w:rsidRPr="000F16C2">
              <w:rPr>
                <w:rFonts w:ascii="Arial" w:hAnsi="Arial" w:cs="Arial"/>
                <w:sz w:val="20"/>
                <w:szCs w:val="20"/>
              </w:rPr>
              <w:t>Naam contactpersoon</w:t>
            </w:r>
          </w:p>
        </w:tc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0C2D38" w14:textId="77777777" w:rsidR="00D942D7" w:rsidRPr="000F16C2" w:rsidRDefault="00D942D7" w:rsidP="00497380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noWrap/>
            <w:vAlign w:val="bottom"/>
          </w:tcPr>
          <w:p w14:paraId="0D2F9696" w14:textId="77777777" w:rsidR="00D942D7" w:rsidRPr="000F16C2" w:rsidRDefault="00D942D7" w:rsidP="00497380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  <w:r w:rsidRPr="000F16C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D942D7" w:rsidRPr="000F16C2" w14:paraId="4A604ACD" w14:textId="77777777" w:rsidTr="00497380">
        <w:trPr>
          <w:trHeight w:val="79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ADA4A7" w14:textId="77777777" w:rsidR="00D942D7" w:rsidRPr="000F16C2" w:rsidRDefault="00D942D7" w:rsidP="00497380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9265F8" w14:textId="77777777" w:rsidR="00D942D7" w:rsidRPr="000F16C2" w:rsidRDefault="00D942D7" w:rsidP="00497380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5EC9FD" w14:textId="77777777" w:rsidR="00D942D7" w:rsidRPr="000F16C2" w:rsidRDefault="00D942D7" w:rsidP="00497380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77C227" w14:textId="77777777" w:rsidR="00D942D7" w:rsidRPr="000F16C2" w:rsidRDefault="00D942D7" w:rsidP="00497380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42D7" w:rsidRPr="000F16C2" w14:paraId="003F9568" w14:textId="77777777" w:rsidTr="00497380">
        <w:trPr>
          <w:trHeight w:val="300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22853E" w14:textId="77777777" w:rsidR="00D942D7" w:rsidRPr="000F16C2" w:rsidRDefault="00D942D7" w:rsidP="00497380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  <w:r w:rsidRPr="000F16C2">
              <w:rPr>
                <w:rFonts w:ascii="Arial" w:hAnsi="Arial" w:cs="Arial"/>
                <w:sz w:val="20"/>
                <w:szCs w:val="20"/>
              </w:rPr>
              <w:t xml:space="preserve"> - </w:t>
            </w:r>
          </w:p>
        </w:tc>
        <w:tc>
          <w:tcPr>
            <w:tcW w:w="3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5E9582" w14:textId="77777777" w:rsidR="00D942D7" w:rsidRPr="000F16C2" w:rsidRDefault="00D942D7" w:rsidP="00497380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  <w:r w:rsidRPr="000F16C2">
              <w:rPr>
                <w:rFonts w:ascii="Arial" w:hAnsi="Arial" w:cs="Arial"/>
                <w:sz w:val="20"/>
                <w:szCs w:val="20"/>
              </w:rPr>
              <w:t>Telefoonnummer contactpersoon</w:t>
            </w:r>
          </w:p>
        </w:tc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9A6AFB" w14:textId="77777777" w:rsidR="00D942D7" w:rsidRPr="000F16C2" w:rsidRDefault="00D942D7" w:rsidP="00497380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noWrap/>
            <w:vAlign w:val="bottom"/>
          </w:tcPr>
          <w:p w14:paraId="6006CEFC" w14:textId="77777777" w:rsidR="00D942D7" w:rsidRPr="000F16C2" w:rsidRDefault="00D942D7" w:rsidP="00497380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  <w:r w:rsidRPr="000F16C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D942D7" w:rsidRPr="000F16C2" w14:paraId="5B504DEE" w14:textId="77777777" w:rsidTr="00497380">
        <w:trPr>
          <w:trHeight w:val="79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5373ED" w14:textId="77777777" w:rsidR="00D942D7" w:rsidRPr="000F16C2" w:rsidRDefault="00D942D7" w:rsidP="00497380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9306F7" w14:textId="77777777" w:rsidR="00D942D7" w:rsidRPr="000F16C2" w:rsidRDefault="00D942D7" w:rsidP="00497380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7F1EFB" w14:textId="77777777" w:rsidR="00D942D7" w:rsidRPr="000F16C2" w:rsidRDefault="00D942D7" w:rsidP="00497380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D4305F" w14:textId="77777777" w:rsidR="00D942D7" w:rsidRPr="000F16C2" w:rsidRDefault="00D942D7" w:rsidP="00497380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42D7" w:rsidRPr="000F16C2" w14:paraId="70CA0A85" w14:textId="77777777" w:rsidTr="00497380">
        <w:trPr>
          <w:trHeight w:val="300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CA893F" w14:textId="77777777" w:rsidR="00D942D7" w:rsidRPr="000F16C2" w:rsidRDefault="00D942D7" w:rsidP="00497380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  <w:r w:rsidRPr="000F16C2">
              <w:rPr>
                <w:rFonts w:ascii="Arial" w:hAnsi="Arial" w:cs="Arial"/>
                <w:sz w:val="20"/>
                <w:szCs w:val="20"/>
              </w:rPr>
              <w:t xml:space="preserve"> - 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00120D" w14:textId="77777777" w:rsidR="00D942D7" w:rsidRPr="000F16C2" w:rsidRDefault="00D942D7" w:rsidP="00497380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  <w:r w:rsidRPr="000F16C2">
              <w:rPr>
                <w:rFonts w:ascii="Arial" w:hAnsi="Arial" w:cs="Arial"/>
                <w:sz w:val="20"/>
                <w:szCs w:val="20"/>
              </w:rPr>
              <w:t xml:space="preserve">Na(a)m(en) en adres(sen) eventuele </w:t>
            </w:r>
            <w:proofErr w:type="spellStart"/>
            <w:r w:rsidRPr="000F16C2">
              <w:rPr>
                <w:rFonts w:ascii="Arial" w:hAnsi="Arial" w:cs="Arial"/>
                <w:sz w:val="20"/>
                <w:szCs w:val="20"/>
              </w:rPr>
              <w:t>combinanten</w:t>
            </w:r>
            <w:proofErr w:type="spellEnd"/>
            <w:r w:rsidRPr="000F16C2">
              <w:rPr>
                <w:rFonts w:ascii="Arial" w:hAnsi="Arial" w:cs="Arial"/>
                <w:sz w:val="20"/>
                <w:szCs w:val="20"/>
              </w:rPr>
              <w:t>/onderaannemers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noWrap/>
            <w:vAlign w:val="bottom"/>
          </w:tcPr>
          <w:p w14:paraId="60C1403B" w14:textId="77777777" w:rsidR="00D942D7" w:rsidRPr="000F16C2" w:rsidRDefault="00D942D7" w:rsidP="00497380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  <w:r w:rsidRPr="000F16C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D942D7" w:rsidRPr="000F16C2" w14:paraId="2AFE1E7C" w14:textId="77777777" w:rsidTr="00497380">
        <w:trPr>
          <w:trHeight w:val="79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029086" w14:textId="77777777" w:rsidR="00D942D7" w:rsidRPr="000F16C2" w:rsidRDefault="00D942D7" w:rsidP="00497380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6F1011" w14:textId="77777777" w:rsidR="00D942D7" w:rsidRPr="000F16C2" w:rsidRDefault="00D942D7" w:rsidP="00497380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C8162C" w14:textId="77777777" w:rsidR="00D942D7" w:rsidRPr="000F16C2" w:rsidRDefault="00D942D7" w:rsidP="00497380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076016" w14:textId="77777777" w:rsidR="00D942D7" w:rsidRPr="000F16C2" w:rsidRDefault="00D942D7" w:rsidP="00497380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42D7" w:rsidRPr="000F16C2" w14:paraId="0FEA4CBD" w14:textId="77777777" w:rsidTr="00497380">
        <w:trPr>
          <w:trHeight w:val="300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E44380" w14:textId="77777777" w:rsidR="00D942D7" w:rsidRPr="000F16C2" w:rsidRDefault="00D942D7" w:rsidP="00497380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  <w:r w:rsidRPr="000F16C2">
              <w:rPr>
                <w:rFonts w:ascii="Arial" w:hAnsi="Arial" w:cs="Arial"/>
                <w:sz w:val="20"/>
                <w:szCs w:val="20"/>
              </w:rPr>
              <w:t xml:space="preserve"> - 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FE7824" w14:textId="77777777" w:rsidR="00D942D7" w:rsidRPr="000F16C2" w:rsidRDefault="00D942D7" w:rsidP="00497380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  <w:r w:rsidRPr="000F16C2">
              <w:rPr>
                <w:rFonts w:ascii="Arial" w:hAnsi="Arial" w:cs="Arial"/>
                <w:sz w:val="20"/>
                <w:szCs w:val="20"/>
              </w:rPr>
              <w:t>Datum aanvraag en looptijd contract dienstverlening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noWrap/>
            <w:vAlign w:val="bottom"/>
          </w:tcPr>
          <w:p w14:paraId="2953D39F" w14:textId="77777777" w:rsidR="00D942D7" w:rsidRPr="000F16C2" w:rsidRDefault="00D942D7" w:rsidP="00497380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  <w:r w:rsidRPr="000F16C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D942D7" w:rsidRPr="000F16C2" w14:paraId="1827EE67" w14:textId="77777777" w:rsidTr="00497380">
        <w:trPr>
          <w:trHeight w:val="79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8E9733" w14:textId="77777777" w:rsidR="00D942D7" w:rsidRPr="000F16C2" w:rsidRDefault="00D942D7" w:rsidP="00497380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4B3D45" w14:textId="77777777" w:rsidR="00D942D7" w:rsidRPr="000F16C2" w:rsidRDefault="00D942D7" w:rsidP="00497380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7A4D51" w14:textId="77777777" w:rsidR="00D942D7" w:rsidRPr="000F16C2" w:rsidRDefault="00D942D7" w:rsidP="00497380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F500AD" w14:textId="77777777" w:rsidR="00D942D7" w:rsidRPr="000F16C2" w:rsidRDefault="00D942D7" w:rsidP="00497380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F5BB3" w:rsidRPr="00497380" w14:paraId="2395B359" w14:textId="77777777" w:rsidTr="00F34602">
        <w:trPr>
          <w:trHeight w:val="300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F19B24" w14:textId="77777777" w:rsidR="000F5BB3" w:rsidRPr="000F16C2" w:rsidRDefault="000F5BB3" w:rsidP="00497380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  <w:r w:rsidRPr="000F16C2">
              <w:rPr>
                <w:rFonts w:ascii="Arial" w:hAnsi="Arial" w:cs="Arial"/>
                <w:sz w:val="20"/>
                <w:szCs w:val="20"/>
              </w:rPr>
              <w:t xml:space="preserve"> - </w:t>
            </w:r>
          </w:p>
        </w:tc>
        <w:tc>
          <w:tcPr>
            <w:tcW w:w="3313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7821265" w14:textId="07A8A5FB" w:rsidR="000F5BB3" w:rsidRPr="00497380" w:rsidRDefault="000F5BB3" w:rsidP="0089327A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  <w:r w:rsidRPr="000F16C2">
              <w:rPr>
                <w:rFonts w:ascii="Arial" w:hAnsi="Arial" w:cs="Arial"/>
                <w:sz w:val="20"/>
                <w:szCs w:val="20"/>
              </w:rPr>
              <w:t>Beschrijving van de werkzaamheden conform 1.2.</w:t>
            </w:r>
            <w:r w:rsidR="006314D7" w:rsidRPr="000F16C2">
              <w:rPr>
                <w:rFonts w:ascii="Arial" w:hAnsi="Arial" w:cs="Arial"/>
                <w:sz w:val="20"/>
                <w:szCs w:val="20"/>
              </w:rPr>
              <w:t>4</w:t>
            </w:r>
            <w:r w:rsidRPr="000F16C2">
              <w:rPr>
                <w:rFonts w:ascii="Arial" w:hAnsi="Arial" w:cs="Arial"/>
                <w:sz w:val="20"/>
                <w:szCs w:val="20"/>
              </w:rPr>
              <w:t xml:space="preserve"> van het </w:t>
            </w:r>
            <w:r w:rsidR="006314D7" w:rsidRPr="000F16C2">
              <w:rPr>
                <w:rFonts w:ascii="Arial" w:hAnsi="Arial" w:cs="Arial"/>
                <w:sz w:val="20"/>
                <w:szCs w:val="20"/>
              </w:rPr>
              <w:t>a</w:t>
            </w:r>
            <w:r w:rsidRPr="000F16C2">
              <w:rPr>
                <w:rFonts w:ascii="Arial" w:hAnsi="Arial" w:cs="Arial"/>
                <w:sz w:val="20"/>
                <w:szCs w:val="20"/>
              </w:rPr>
              <w:t>anbestedingsdocument betreffende kerncompetentie</w:t>
            </w:r>
            <w:r w:rsidR="006314D7" w:rsidRPr="000F16C2">
              <w:rPr>
                <w:rFonts w:ascii="Arial" w:hAnsi="Arial" w:cs="Arial"/>
                <w:sz w:val="20"/>
                <w:szCs w:val="20"/>
              </w:rPr>
              <w:t xml:space="preserve"> 1</w:t>
            </w:r>
            <w:r w:rsidRPr="000F16C2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="006314D7" w:rsidRPr="000F16C2">
              <w:rPr>
                <w:rFonts w:ascii="Arial" w:hAnsi="Arial" w:cs="Arial"/>
                <w:sz w:val="20"/>
                <w:szCs w:val="20"/>
              </w:rPr>
              <w:t xml:space="preserve">Inschrijver heeft </w:t>
            </w:r>
            <w:r w:rsidR="000F16C2" w:rsidRPr="000F16C2">
              <w:rPr>
                <w:rFonts w:ascii="Arial" w:hAnsi="Arial" w:cs="Arial"/>
                <w:sz w:val="20"/>
                <w:szCs w:val="20"/>
              </w:rPr>
              <w:t>k</w:t>
            </w:r>
            <w:r w:rsidR="000F16C2" w:rsidRPr="000F16C2">
              <w:rPr>
                <w:rFonts w:ascii="Arial" w:hAnsi="Arial" w:cs="Arial"/>
                <w:sz w:val="20"/>
                <w:szCs w:val="20"/>
              </w:rPr>
              <w:t xml:space="preserve">ennis van en ervaring met het (door) ontwikkelen van een </w:t>
            </w:r>
            <w:proofErr w:type="spellStart"/>
            <w:r w:rsidR="000F16C2" w:rsidRPr="000F16C2">
              <w:rPr>
                <w:rFonts w:ascii="Arial" w:hAnsi="Arial" w:cs="Arial"/>
                <w:sz w:val="20"/>
                <w:szCs w:val="20"/>
              </w:rPr>
              <w:t>employer</w:t>
            </w:r>
            <w:proofErr w:type="spellEnd"/>
            <w:r w:rsidR="000F16C2" w:rsidRPr="000F16C2">
              <w:rPr>
                <w:rFonts w:ascii="Arial" w:hAnsi="Arial" w:cs="Arial"/>
                <w:sz w:val="20"/>
                <w:szCs w:val="20"/>
              </w:rPr>
              <w:t xml:space="preserve"> brand ten behoeve van de werving van nieuwe medewerkers</w:t>
            </w:r>
          </w:p>
        </w:tc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088628" w14:textId="77777777" w:rsidR="000F5BB3" w:rsidRPr="00497380" w:rsidRDefault="000F5BB3" w:rsidP="00497380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28" w:type="dxa"/>
            <w:vMerge w:val="restart"/>
            <w:tcBorders>
              <w:top w:val="nil"/>
              <w:left w:val="nil"/>
              <w:right w:val="nil"/>
            </w:tcBorders>
            <w:shd w:val="clear" w:color="auto" w:fill="C0C0C0"/>
            <w:noWrap/>
            <w:vAlign w:val="bottom"/>
          </w:tcPr>
          <w:p w14:paraId="160F81BA" w14:textId="77777777" w:rsidR="000F5BB3" w:rsidRPr="00497380" w:rsidRDefault="000F5BB3" w:rsidP="00497380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  <w:r w:rsidRPr="00497380">
              <w:rPr>
                <w:rFonts w:ascii="Arial" w:hAnsi="Arial" w:cs="Arial"/>
                <w:sz w:val="20"/>
                <w:szCs w:val="20"/>
              </w:rPr>
              <w:t> </w:t>
            </w:r>
          </w:p>
          <w:p w14:paraId="6BF08433" w14:textId="77777777" w:rsidR="000F5BB3" w:rsidRDefault="000F5BB3" w:rsidP="00497380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  <w:p w14:paraId="050C8B3F" w14:textId="77777777" w:rsidR="000F5BB3" w:rsidRDefault="000F5BB3" w:rsidP="00497380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  <w:p w14:paraId="4D46A6F5" w14:textId="77777777" w:rsidR="000F5BB3" w:rsidRDefault="000F5BB3" w:rsidP="00497380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  <w:p w14:paraId="2A7FF240" w14:textId="77777777" w:rsidR="000F5BB3" w:rsidRDefault="000F5BB3" w:rsidP="00497380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  <w:p w14:paraId="097D54A6" w14:textId="77777777" w:rsidR="000F5BB3" w:rsidRDefault="000F5BB3" w:rsidP="00497380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  <w:p w14:paraId="28251E27" w14:textId="77777777" w:rsidR="000F5BB3" w:rsidRDefault="000F5BB3" w:rsidP="00497380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  <w:p w14:paraId="33027A56" w14:textId="77777777" w:rsidR="000F5BB3" w:rsidRDefault="000F5BB3" w:rsidP="00497380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  <w:r w:rsidRPr="00497380">
              <w:rPr>
                <w:rFonts w:ascii="Arial" w:hAnsi="Arial" w:cs="Arial"/>
                <w:sz w:val="20"/>
                <w:szCs w:val="20"/>
              </w:rPr>
              <w:t> </w:t>
            </w:r>
          </w:p>
          <w:p w14:paraId="011C099E" w14:textId="77777777" w:rsidR="000F5BB3" w:rsidRDefault="000F5BB3" w:rsidP="00497380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  <w:p w14:paraId="2BA993BE" w14:textId="77777777" w:rsidR="000F5BB3" w:rsidRPr="00497380" w:rsidRDefault="000F5BB3" w:rsidP="00497380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F5BB3" w:rsidRPr="00497380" w14:paraId="5C3A83F0" w14:textId="77777777" w:rsidTr="00F34602">
        <w:trPr>
          <w:trHeight w:val="300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0E1BB6" w14:textId="77777777" w:rsidR="000F5BB3" w:rsidRPr="00497380" w:rsidRDefault="000F5BB3" w:rsidP="00497380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13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549E40E" w14:textId="77777777" w:rsidR="000F5BB3" w:rsidRPr="00497380" w:rsidRDefault="000F5BB3" w:rsidP="00041AA4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BEC175" w14:textId="77777777" w:rsidR="000F5BB3" w:rsidRPr="00497380" w:rsidRDefault="000F5BB3" w:rsidP="00497380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28" w:type="dxa"/>
            <w:vMerge/>
            <w:tcBorders>
              <w:left w:val="nil"/>
              <w:right w:val="nil"/>
            </w:tcBorders>
            <w:shd w:val="clear" w:color="auto" w:fill="C0C0C0"/>
            <w:noWrap/>
            <w:vAlign w:val="bottom"/>
          </w:tcPr>
          <w:p w14:paraId="47106D36" w14:textId="77777777" w:rsidR="000F5BB3" w:rsidRPr="00497380" w:rsidRDefault="000F5BB3" w:rsidP="00497380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F5BB3" w:rsidRPr="00497380" w14:paraId="73015275" w14:textId="77777777" w:rsidTr="00F34602">
        <w:trPr>
          <w:trHeight w:val="981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E4676D" w14:textId="77777777" w:rsidR="000F5BB3" w:rsidRPr="00497380" w:rsidRDefault="000F5BB3" w:rsidP="00497380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13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1460A741" w14:textId="77777777" w:rsidR="000F5BB3" w:rsidRPr="00497380" w:rsidRDefault="000F5BB3" w:rsidP="00041AA4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FD163E" w14:textId="77777777" w:rsidR="000F5BB3" w:rsidRPr="00497380" w:rsidRDefault="000F5BB3" w:rsidP="00497380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28" w:type="dxa"/>
            <w:vMerge/>
            <w:tcBorders>
              <w:left w:val="nil"/>
              <w:right w:val="nil"/>
            </w:tcBorders>
            <w:shd w:val="clear" w:color="auto" w:fill="C0C0C0"/>
            <w:noWrap/>
            <w:vAlign w:val="bottom"/>
          </w:tcPr>
          <w:p w14:paraId="3A4B3A1E" w14:textId="77777777" w:rsidR="000F5BB3" w:rsidRPr="00497380" w:rsidRDefault="000F5BB3" w:rsidP="00497380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F5BB3" w:rsidRPr="00497380" w14:paraId="31646112" w14:textId="77777777" w:rsidTr="00F34602">
        <w:trPr>
          <w:trHeight w:val="300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C5503D" w14:textId="77777777" w:rsidR="000F5BB3" w:rsidRPr="00497380" w:rsidRDefault="000F5BB3" w:rsidP="00497380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A3DFD7" w14:textId="77777777" w:rsidR="000F5BB3" w:rsidRDefault="000F5BB3" w:rsidP="00497380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  <w:p w14:paraId="59CF3756" w14:textId="77777777" w:rsidR="00932225" w:rsidRDefault="00932225" w:rsidP="00497380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  <w:p w14:paraId="7D8ABE5F" w14:textId="77777777" w:rsidR="00932225" w:rsidRDefault="00932225" w:rsidP="00497380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  <w:p w14:paraId="4EB64470" w14:textId="77777777" w:rsidR="00932225" w:rsidRDefault="00932225" w:rsidP="00497380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  <w:p w14:paraId="416C5554" w14:textId="77777777" w:rsidR="00932225" w:rsidRPr="00497380" w:rsidRDefault="00932225" w:rsidP="00497380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124CC8" w14:textId="77777777" w:rsidR="000F5BB3" w:rsidRPr="00497380" w:rsidRDefault="000F5BB3" w:rsidP="00497380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28" w:type="dxa"/>
            <w:vMerge/>
            <w:tcBorders>
              <w:left w:val="nil"/>
              <w:bottom w:val="nil"/>
              <w:right w:val="nil"/>
            </w:tcBorders>
            <w:shd w:val="clear" w:color="auto" w:fill="C0C0C0"/>
            <w:noWrap/>
            <w:vAlign w:val="bottom"/>
          </w:tcPr>
          <w:p w14:paraId="7D18899E" w14:textId="77777777" w:rsidR="000F5BB3" w:rsidRPr="00497380" w:rsidRDefault="000F5BB3" w:rsidP="00497380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bookmarkEnd w:id="0"/>
    </w:tbl>
    <w:p w14:paraId="72ECADF4" w14:textId="77777777" w:rsidR="00D942D7" w:rsidRDefault="00D942D7"/>
    <w:tbl>
      <w:tblPr>
        <w:tblW w:w="9375" w:type="dxa"/>
        <w:tblInd w:w="5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0"/>
        <w:gridCol w:w="7115"/>
      </w:tblGrid>
      <w:tr w:rsidR="00D942D7" w14:paraId="61F9485B" w14:textId="77777777" w:rsidTr="006E512A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CDA4F3D" w14:textId="77777777" w:rsidR="00D942D7" w:rsidRDefault="00D942D7" w:rsidP="006E512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Naam Inschrijver:</w:t>
            </w:r>
          </w:p>
        </w:tc>
        <w:tc>
          <w:tcPr>
            <w:tcW w:w="7115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noWrap/>
            <w:vAlign w:val="center"/>
          </w:tcPr>
          <w:p w14:paraId="5E1EE30D" w14:textId="77777777" w:rsidR="00D942D7" w:rsidRDefault="00D942D7" w:rsidP="006E512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D942D7" w14:paraId="3F981A64" w14:textId="77777777" w:rsidTr="006E512A">
        <w:trPr>
          <w:trHeight w:val="79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359B4B5" w14:textId="77777777" w:rsidR="00D942D7" w:rsidRDefault="00D942D7" w:rsidP="006E512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7661F1" w14:textId="77777777" w:rsidR="00D942D7" w:rsidRDefault="00D942D7" w:rsidP="006E512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42D7" w14:paraId="6B27634B" w14:textId="77777777" w:rsidTr="006E512A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9393EE0" w14:textId="77777777" w:rsidR="00C35955" w:rsidRDefault="00C35955" w:rsidP="006E512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Naam c</w:t>
            </w:r>
            <w:r w:rsidR="003C47E2">
              <w:rPr>
                <w:rFonts w:ascii="Arial" w:hAnsi="Arial" w:cs="Arial"/>
                <w:sz w:val="20"/>
                <w:szCs w:val="20"/>
              </w:rPr>
              <w:t>ontactpersoon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342DFB55" w14:textId="77777777" w:rsidR="00D942D7" w:rsidRDefault="00C35955" w:rsidP="006E512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referentie</w:t>
            </w:r>
            <w:r w:rsidR="00D942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115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noWrap/>
            <w:vAlign w:val="center"/>
          </w:tcPr>
          <w:p w14:paraId="630FAB31" w14:textId="77777777" w:rsidR="00D942D7" w:rsidRDefault="00D942D7" w:rsidP="006E512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D942D7" w14:paraId="015AD12B" w14:textId="77777777" w:rsidTr="006E512A">
        <w:trPr>
          <w:trHeight w:val="79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119350C" w14:textId="77777777" w:rsidR="00D942D7" w:rsidRDefault="00D942D7" w:rsidP="006E512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14F07E" w14:textId="77777777" w:rsidR="00D942D7" w:rsidRDefault="00D942D7" w:rsidP="006E512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42D7" w14:paraId="6732F197" w14:textId="77777777" w:rsidTr="006E512A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417055D" w14:textId="77777777" w:rsidR="00D942D7" w:rsidRDefault="00D942D7" w:rsidP="006E512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Datum:</w:t>
            </w:r>
          </w:p>
        </w:tc>
        <w:tc>
          <w:tcPr>
            <w:tcW w:w="7115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noWrap/>
            <w:vAlign w:val="center"/>
          </w:tcPr>
          <w:p w14:paraId="523570BD" w14:textId="77777777" w:rsidR="00D942D7" w:rsidRDefault="00D942D7" w:rsidP="006E512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D942D7" w14:paraId="6B7CF01F" w14:textId="77777777" w:rsidTr="006E512A">
        <w:trPr>
          <w:trHeight w:val="79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86B17CE" w14:textId="77777777" w:rsidR="00D942D7" w:rsidRDefault="00D942D7" w:rsidP="006E512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7D0D88" w14:textId="77777777" w:rsidR="00D942D7" w:rsidRDefault="00D942D7" w:rsidP="006E512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42D7" w14:paraId="1CF9DD8D" w14:textId="77777777" w:rsidTr="00C35955">
        <w:trPr>
          <w:trHeight w:val="918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314CDAC" w14:textId="77777777" w:rsidR="00D942D7" w:rsidRDefault="00D942D7" w:rsidP="006E512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Handtekening</w:t>
            </w:r>
            <w:r w:rsidR="003C47E2">
              <w:rPr>
                <w:rFonts w:ascii="Arial" w:hAnsi="Arial" w:cs="Arial"/>
                <w:sz w:val="20"/>
                <w:szCs w:val="20"/>
              </w:rPr>
              <w:t xml:space="preserve"> contactpersoon referentie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115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noWrap/>
          </w:tcPr>
          <w:p w14:paraId="4023156D" w14:textId="77777777" w:rsidR="00D942D7" w:rsidRDefault="00D942D7" w:rsidP="006E512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14:paraId="38B533BA" w14:textId="77777777" w:rsidR="00932225" w:rsidRDefault="0085472D" w:rsidP="00534BF6">
      <w:r>
        <w:t xml:space="preserve"> </w:t>
      </w:r>
    </w:p>
    <w:tbl>
      <w:tblPr>
        <w:tblW w:w="9371" w:type="dxa"/>
        <w:tblInd w:w="5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9"/>
        <w:gridCol w:w="3313"/>
        <w:gridCol w:w="231"/>
        <w:gridCol w:w="5528"/>
      </w:tblGrid>
      <w:tr w:rsidR="00932225" w:rsidRPr="00497380" w14:paraId="26F2BE37" w14:textId="77777777" w:rsidTr="00F34602">
        <w:trPr>
          <w:trHeight w:val="300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8E47AE" w14:textId="77777777" w:rsidR="00932225" w:rsidRPr="00497380" w:rsidRDefault="00932225" w:rsidP="00F34602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  <w:bookmarkStart w:id="1" w:name="_Hlk14273736"/>
            <w:r w:rsidRPr="00497380">
              <w:rPr>
                <w:rFonts w:ascii="Arial" w:hAnsi="Arial" w:cs="Arial"/>
                <w:sz w:val="20"/>
                <w:szCs w:val="20"/>
              </w:rPr>
              <w:lastRenderedPageBreak/>
              <w:t xml:space="preserve"> - </w:t>
            </w:r>
          </w:p>
        </w:tc>
        <w:tc>
          <w:tcPr>
            <w:tcW w:w="3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60A145" w14:textId="77777777" w:rsidR="00932225" w:rsidRPr="00497380" w:rsidRDefault="00932225" w:rsidP="00F34602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  <w:r w:rsidRPr="00497380">
              <w:rPr>
                <w:rFonts w:ascii="Arial" w:hAnsi="Arial" w:cs="Arial"/>
                <w:sz w:val="20"/>
                <w:szCs w:val="20"/>
              </w:rPr>
              <w:t>Naam organisatie</w:t>
            </w:r>
          </w:p>
        </w:tc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17C3B6" w14:textId="77777777" w:rsidR="00932225" w:rsidRPr="00497380" w:rsidRDefault="00932225" w:rsidP="00F34602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noWrap/>
            <w:vAlign w:val="bottom"/>
          </w:tcPr>
          <w:p w14:paraId="3FBBE952" w14:textId="77777777" w:rsidR="00932225" w:rsidRPr="00497380" w:rsidRDefault="00932225" w:rsidP="00F34602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  <w:r w:rsidRPr="0049738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932225" w:rsidRPr="00497380" w14:paraId="265D9A10" w14:textId="77777777" w:rsidTr="00F34602">
        <w:trPr>
          <w:trHeight w:val="79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780C23" w14:textId="77777777" w:rsidR="00932225" w:rsidRPr="00497380" w:rsidRDefault="00932225" w:rsidP="00F34602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76717C" w14:textId="77777777" w:rsidR="00932225" w:rsidRPr="00497380" w:rsidRDefault="00932225" w:rsidP="00F34602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EC628F" w14:textId="77777777" w:rsidR="00932225" w:rsidRPr="00497380" w:rsidRDefault="00932225" w:rsidP="00F34602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8DF0D8" w14:textId="77777777" w:rsidR="00932225" w:rsidRPr="00497380" w:rsidRDefault="00932225" w:rsidP="00F34602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32225" w:rsidRPr="00497380" w14:paraId="1B8CBF2C" w14:textId="77777777" w:rsidTr="00F34602">
        <w:trPr>
          <w:trHeight w:val="300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EC1A92" w14:textId="77777777" w:rsidR="00932225" w:rsidRPr="00497380" w:rsidRDefault="00932225" w:rsidP="00F34602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  <w:r w:rsidRPr="00497380">
              <w:rPr>
                <w:rFonts w:ascii="Arial" w:hAnsi="Arial" w:cs="Arial"/>
                <w:sz w:val="20"/>
                <w:szCs w:val="20"/>
              </w:rPr>
              <w:t xml:space="preserve"> - </w:t>
            </w:r>
          </w:p>
        </w:tc>
        <w:tc>
          <w:tcPr>
            <w:tcW w:w="3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C44D2C" w14:textId="77777777" w:rsidR="00932225" w:rsidRPr="00497380" w:rsidRDefault="00932225" w:rsidP="00F34602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  <w:r w:rsidRPr="00497380">
              <w:rPr>
                <w:rFonts w:ascii="Arial" w:hAnsi="Arial" w:cs="Arial"/>
                <w:sz w:val="20"/>
                <w:szCs w:val="20"/>
              </w:rPr>
              <w:t>Adres</w:t>
            </w:r>
          </w:p>
        </w:tc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D16DD2" w14:textId="77777777" w:rsidR="00932225" w:rsidRPr="00497380" w:rsidRDefault="00932225" w:rsidP="00F34602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noWrap/>
            <w:vAlign w:val="bottom"/>
          </w:tcPr>
          <w:p w14:paraId="556EED26" w14:textId="77777777" w:rsidR="00932225" w:rsidRPr="00497380" w:rsidRDefault="00932225" w:rsidP="00F34602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  <w:r w:rsidRPr="0049738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932225" w:rsidRPr="00497380" w14:paraId="13BFDEDB" w14:textId="77777777" w:rsidTr="00F34602">
        <w:trPr>
          <w:trHeight w:val="79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8EB1D6" w14:textId="77777777" w:rsidR="00932225" w:rsidRPr="00497380" w:rsidRDefault="00932225" w:rsidP="00F34602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4910B8" w14:textId="77777777" w:rsidR="00932225" w:rsidRPr="00497380" w:rsidRDefault="00932225" w:rsidP="00F34602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13429B" w14:textId="77777777" w:rsidR="00932225" w:rsidRPr="00497380" w:rsidRDefault="00932225" w:rsidP="00F34602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EEF87E" w14:textId="77777777" w:rsidR="00932225" w:rsidRPr="00497380" w:rsidRDefault="00932225" w:rsidP="00F34602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32225" w:rsidRPr="00497380" w14:paraId="22FB5D52" w14:textId="77777777" w:rsidTr="00F34602">
        <w:trPr>
          <w:trHeight w:val="300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D52C4F" w14:textId="77777777" w:rsidR="00932225" w:rsidRPr="00497380" w:rsidRDefault="00932225" w:rsidP="00F34602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  <w:r w:rsidRPr="00497380">
              <w:rPr>
                <w:rFonts w:ascii="Arial" w:hAnsi="Arial" w:cs="Arial"/>
                <w:sz w:val="20"/>
                <w:szCs w:val="20"/>
              </w:rPr>
              <w:t xml:space="preserve"> - </w:t>
            </w:r>
          </w:p>
        </w:tc>
        <w:tc>
          <w:tcPr>
            <w:tcW w:w="3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11A7BF" w14:textId="77777777" w:rsidR="00932225" w:rsidRPr="00497380" w:rsidRDefault="00932225" w:rsidP="00F34602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  <w:r w:rsidRPr="00497380">
              <w:rPr>
                <w:rFonts w:ascii="Arial" w:hAnsi="Arial" w:cs="Arial"/>
                <w:sz w:val="20"/>
                <w:szCs w:val="20"/>
              </w:rPr>
              <w:t>Vestigingsplaats</w:t>
            </w:r>
          </w:p>
        </w:tc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5D0415" w14:textId="77777777" w:rsidR="00932225" w:rsidRPr="00497380" w:rsidRDefault="00932225" w:rsidP="00F34602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noWrap/>
            <w:vAlign w:val="bottom"/>
          </w:tcPr>
          <w:p w14:paraId="4A726E39" w14:textId="77777777" w:rsidR="00932225" w:rsidRPr="00497380" w:rsidRDefault="00932225" w:rsidP="00F34602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  <w:r w:rsidRPr="0049738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932225" w:rsidRPr="00497380" w14:paraId="647D4427" w14:textId="77777777" w:rsidTr="00F34602">
        <w:trPr>
          <w:trHeight w:val="79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37D9C0" w14:textId="77777777" w:rsidR="00932225" w:rsidRPr="00497380" w:rsidRDefault="00932225" w:rsidP="00F34602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  <w:r w:rsidRPr="00497380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3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A94EC1" w14:textId="77777777" w:rsidR="00932225" w:rsidRPr="00497380" w:rsidRDefault="00932225" w:rsidP="00F34602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3EF7D7" w14:textId="77777777" w:rsidR="00932225" w:rsidRPr="00497380" w:rsidRDefault="00932225" w:rsidP="00F34602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B6AFA5" w14:textId="77777777" w:rsidR="00932225" w:rsidRPr="00497380" w:rsidRDefault="00932225" w:rsidP="00F34602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32225" w:rsidRPr="00497380" w14:paraId="54DB06DB" w14:textId="77777777" w:rsidTr="00F34602">
        <w:trPr>
          <w:trHeight w:val="300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AC65B5" w14:textId="77777777" w:rsidR="00932225" w:rsidRPr="00497380" w:rsidRDefault="00932225" w:rsidP="00F34602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  <w:r w:rsidRPr="00497380">
              <w:rPr>
                <w:rFonts w:ascii="Arial" w:hAnsi="Arial" w:cs="Arial"/>
                <w:sz w:val="20"/>
                <w:szCs w:val="20"/>
              </w:rPr>
              <w:t xml:space="preserve"> - </w:t>
            </w:r>
          </w:p>
        </w:tc>
        <w:tc>
          <w:tcPr>
            <w:tcW w:w="3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C6ACEA" w14:textId="77777777" w:rsidR="00932225" w:rsidRPr="00497380" w:rsidRDefault="00932225" w:rsidP="00F34602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  <w:r w:rsidRPr="00497380">
              <w:rPr>
                <w:rFonts w:ascii="Arial" w:hAnsi="Arial" w:cs="Arial"/>
                <w:sz w:val="20"/>
                <w:szCs w:val="20"/>
              </w:rPr>
              <w:t>Naam contactpersoon</w:t>
            </w:r>
          </w:p>
        </w:tc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E476E1" w14:textId="77777777" w:rsidR="00932225" w:rsidRPr="00497380" w:rsidRDefault="00932225" w:rsidP="00F34602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noWrap/>
            <w:vAlign w:val="bottom"/>
          </w:tcPr>
          <w:p w14:paraId="2BB188D4" w14:textId="77777777" w:rsidR="00932225" w:rsidRPr="00497380" w:rsidRDefault="00932225" w:rsidP="00F34602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  <w:r w:rsidRPr="0049738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932225" w:rsidRPr="00497380" w14:paraId="774A8BA3" w14:textId="77777777" w:rsidTr="00F34602">
        <w:trPr>
          <w:trHeight w:val="79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A2D13A" w14:textId="77777777" w:rsidR="00932225" w:rsidRPr="00497380" w:rsidRDefault="00932225" w:rsidP="00F34602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419DD4" w14:textId="77777777" w:rsidR="00932225" w:rsidRPr="00497380" w:rsidRDefault="00932225" w:rsidP="00F34602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5075F5" w14:textId="77777777" w:rsidR="00932225" w:rsidRPr="00497380" w:rsidRDefault="00932225" w:rsidP="00F34602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C9E45C" w14:textId="77777777" w:rsidR="00932225" w:rsidRPr="00497380" w:rsidRDefault="00932225" w:rsidP="00F34602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32225" w:rsidRPr="00497380" w14:paraId="0620A129" w14:textId="77777777" w:rsidTr="00F34602">
        <w:trPr>
          <w:trHeight w:val="300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DBF3D7" w14:textId="77777777" w:rsidR="00932225" w:rsidRPr="00497380" w:rsidRDefault="00932225" w:rsidP="00F34602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  <w:r w:rsidRPr="00497380">
              <w:rPr>
                <w:rFonts w:ascii="Arial" w:hAnsi="Arial" w:cs="Arial"/>
                <w:sz w:val="20"/>
                <w:szCs w:val="20"/>
              </w:rPr>
              <w:t xml:space="preserve"> - </w:t>
            </w:r>
          </w:p>
        </w:tc>
        <w:tc>
          <w:tcPr>
            <w:tcW w:w="3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2629E3" w14:textId="77777777" w:rsidR="00932225" w:rsidRPr="00497380" w:rsidRDefault="00932225" w:rsidP="00F34602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  <w:r w:rsidRPr="00497380">
              <w:rPr>
                <w:rFonts w:ascii="Arial" w:hAnsi="Arial" w:cs="Arial"/>
                <w:sz w:val="20"/>
                <w:szCs w:val="20"/>
              </w:rPr>
              <w:t>Telefoonnummer contactpersoon</w:t>
            </w:r>
          </w:p>
        </w:tc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21DECE" w14:textId="77777777" w:rsidR="00932225" w:rsidRPr="00497380" w:rsidRDefault="00932225" w:rsidP="00F34602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noWrap/>
            <w:vAlign w:val="bottom"/>
          </w:tcPr>
          <w:p w14:paraId="336D60A0" w14:textId="77777777" w:rsidR="00932225" w:rsidRPr="00497380" w:rsidRDefault="00932225" w:rsidP="00F34602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  <w:r w:rsidRPr="0049738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932225" w:rsidRPr="00497380" w14:paraId="1A6A5B29" w14:textId="77777777" w:rsidTr="00F34602">
        <w:trPr>
          <w:trHeight w:val="79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D35CDD" w14:textId="77777777" w:rsidR="00932225" w:rsidRPr="00497380" w:rsidRDefault="00932225" w:rsidP="00F34602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9E6240" w14:textId="77777777" w:rsidR="00932225" w:rsidRPr="00497380" w:rsidRDefault="00932225" w:rsidP="00F34602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2C1488" w14:textId="77777777" w:rsidR="00932225" w:rsidRPr="00497380" w:rsidRDefault="00932225" w:rsidP="00F34602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1C72BB" w14:textId="77777777" w:rsidR="00932225" w:rsidRPr="00497380" w:rsidRDefault="00932225" w:rsidP="00F34602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32225" w:rsidRPr="00497380" w14:paraId="259E70E6" w14:textId="77777777" w:rsidTr="00F34602">
        <w:trPr>
          <w:trHeight w:val="300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37E4AB" w14:textId="77777777" w:rsidR="00932225" w:rsidRPr="00497380" w:rsidRDefault="00932225" w:rsidP="00F34602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  <w:r w:rsidRPr="00497380">
              <w:rPr>
                <w:rFonts w:ascii="Arial" w:hAnsi="Arial" w:cs="Arial"/>
                <w:sz w:val="20"/>
                <w:szCs w:val="20"/>
              </w:rPr>
              <w:t xml:space="preserve"> - 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4C7DD6" w14:textId="77777777" w:rsidR="00932225" w:rsidRPr="00497380" w:rsidRDefault="00932225" w:rsidP="00F34602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  <w:r w:rsidRPr="00497380">
              <w:rPr>
                <w:rFonts w:ascii="Arial" w:hAnsi="Arial" w:cs="Arial"/>
                <w:sz w:val="20"/>
                <w:szCs w:val="20"/>
              </w:rPr>
              <w:t xml:space="preserve">Na(a)m(en) en adres(sen) eventuele </w:t>
            </w:r>
            <w:proofErr w:type="spellStart"/>
            <w:r w:rsidRPr="00497380">
              <w:rPr>
                <w:rFonts w:ascii="Arial" w:hAnsi="Arial" w:cs="Arial"/>
                <w:sz w:val="20"/>
                <w:szCs w:val="20"/>
              </w:rPr>
              <w:t>combinanten</w:t>
            </w:r>
            <w:proofErr w:type="spellEnd"/>
            <w:r w:rsidRPr="00497380">
              <w:rPr>
                <w:rFonts w:ascii="Arial" w:hAnsi="Arial" w:cs="Arial"/>
                <w:sz w:val="20"/>
                <w:szCs w:val="20"/>
              </w:rPr>
              <w:t>/onderaannemers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noWrap/>
            <w:vAlign w:val="bottom"/>
          </w:tcPr>
          <w:p w14:paraId="6584758C" w14:textId="77777777" w:rsidR="00932225" w:rsidRPr="00497380" w:rsidRDefault="00932225" w:rsidP="00F34602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  <w:r w:rsidRPr="0049738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932225" w:rsidRPr="00497380" w14:paraId="538B9EE8" w14:textId="77777777" w:rsidTr="00F34602">
        <w:trPr>
          <w:trHeight w:val="79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5DF6C1" w14:textId="77777777" w:rsidR="00932225" w:rsidRPr="00497380" w:rsidRDefault="00932225" w:rsidP="00F34602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D023BB" w14:textId="77777777" w:rsidR="00932225" w:rsidRPr="00497380" w:rsidRDefault="00932225" w:rsidP="00F34602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F779B3" w14:textId="77777777" w:rsidR="00932225" w:rsidRPr="00497380" w:rsidRDefault="00932225" w:rsidP="00F34602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04ADC8" w14:textId="77777777" w:rsidR="00932225" w:rsidRPr="00497380" w:rsidRDefault="00932225" w:rsidP="00F34602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32225" w:rsidRPr="00497380" w14:paraId="452E1464" w14:textId="77777777" w:rsidTr="00F34602">
        <w:trPr>
          <w:trHeight w:val="300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5C0E89" w14:textId="77777777" w:rsidR="00932225" w:rsidRPr="00497380" w:rsidRDefault="00932225" w:rsidP="00F34602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  <w:r w:rsidRPr="00497380">
              <w:rPr>
                <w:rFonts w:ascii="Arial" w:hAnsi="Arial" w:cs="Arial"/>
                <w:sz w:val="20"/>
                <w:szCs w:val="20"/>
              </w:rPr>
              <w:t xml:space="preserve"> - 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A678F6" w14:textId="77777777" w:rsidR="00932225" w:rsidRPr="00497380" w:rsidRDefault="00932225" w:rsidP="00F34602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  <w:r w:rsidRPr="00497380">
              <w:rPr>
                <w:rFonts w:ascii="Arial" w:hAnsi="Arial" w:cs="Arial"/>
                <w:sz w:val="20"/>
                <w:szCs w:val="20"/>
              </w:rPr>
              <w:t>Datum aanvraag en looptijd contract dienstverlening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noWrap/>
            <w:vAlign w:val="bottom"/>
          </w:tcPr>
          <w:p w14:paraId="397B2B04" w14:textId="77777777" w:rsidR="00932225" w:rsidRPr="00497380" w:rsidRDefault="00932225" w:rsidP="00F34602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  <w:r w:rsidRPr="0049738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932225" w:rsidRPr="00497380" w14:paraId="239B49D2" w14:textId="77777777" w:rsidTr="00F34602">
        <w:trPr>
          <w:trHeight w:val="79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D1154D" w14:textId="77777777" w:rsidR="00932225" w:rsidRPr="00497380" w:rsidRDefault="00932225" w:rsidP="00F34602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2ADDB3" w14:textId="77777777" w:rsidR="00932225" w:rsidRPr="00497380" w:rsidRDefault="00932225" w:rsidP="00F34602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87F4BF" w14:textId="77777777" w:rsidR="00932225" w:rsidRPr="00497380" w:rsidRDefault="00932225" w:rsidP="00F34602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C4F942" w14:textId="77777777" w:rsidR="00932225" w:rsidRPr="00497380" w:rsidRDefault="00932225" w:rsidP="00F34602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32225" w:rsidRPr="00497380" w14:paraId="1CAEC4FD" w14:textId="77777777" w:rsidTr="00F34602">
        <w:trPr>
          <w:trHeight w:val="300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6BC5E6" w14:textId="77777777" w:rsidR="00932225" w:rsidRPr="00497380" w:rsidRDefault="00932225" w:rsidP="00F34602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  <w:r w:rsidRPr="00497380">
              <w:rPr>
                <w:rFonts w:ascii="Arial" w:hAnsi="Arial" w:cs="Arial"/>
                <w:sz w:val="20"/>
                <w:szCs w:val="20"/>
              </w:rPr>
              <w:t xml:space="preserve"> - </w:t>
            </w:r>
          </w:p>
        </w:tc>
        <w:tc>
          <w:tcPr>
            <w:tcW w:w="3313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AAFAFEE" w14:textId="5D6AC9E4" w:rsidR="00932225" w:rsidRPr="00497380" w:rsidRDefault="00932225" w:rsidP="00835BAA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  <w:r w:rsidRPr="00497380">
              <w:rPr>
                <w:rFonts w:ascii="Arial" w:hAnsi="Arial" w:cs="Arial"/>
                <w:sz w:val="20"/>
                <w:szCs w:val="20"/>
              </w:rPr>
              <w:t xml:space="preserve">Beschrijving van de werkzaamheden </w:t>
            </w:r>
            <w:r w:rsidRPr="00C95EA9">
              <w:rPr>
                <w:rFonts w:ascii="Arial" w:hAnsi="Arial" w:cs="Arial"/>
                <w:sz w:val="20"/>
                <w:szCs w:val="20"/>
              </w:rPr>
              <w:t>conform 1.2.</w:t>
            </w:r>
            <w:r w:rsidR="006314D7" w:rsidRPr="00C95EA9">
              <w:rPr>
                <w:rFonts w:ascii="Arial" w:hAnsi="Arial" w:cs="Arial"/>
                <w:sz w:val="20"/>
                <w:szCs w:val="20"/>
              </w:rPr>
              <w:t>4</w:t>
            </w:r>
            <w:r>
              <w:rPr>
                <w:rFonts w:ascii="Arial" w:hAnsi="Arial" w:cs="Arial"/>
                <w:sz w:val="20"/>
                <w:szCs w:val="20"/>
              </w:rPr>
              <w:t xml:space="preserve"> van het </w:t>
            </w:r>
            <w:r w:rsidR="006314D7" w:rsidRPr="00EA26E6">
              <w:rPr>
                <w:rFonts w:ascii="Arial" w:hAnsi="Arial" w:cs="Arial"/>
                <w:sz w:val="20"/>
                <w:szCs w:val="20"/>
              </w:rPr>
              <w:t>a</w:t>
            </w:r>
            <w:r w:rsidRPr="00EA26E6">
              <w:rPr>
                <w:rFonts w:ascii="Arial" w:hAnsi="Arial" w:cs="Arial"/>
                <w:sz w:val="20"/>
                <w:szCs w:val="20"/>
              </w:rPr>
              <w:t xml:space="preserve">anbestedingsdocument betreffende kerncompetentie </w:t>
            </w:r>
            <w:r w:rsidR="006314D7" w:rsidRPr="00EA26E6">
              <w:rPr>
                <w:rFonts w:ascii="Arial" w:hAnsi="Arial" w:cs="Arial"/>
                <w:sz w:val="20"/>
                <w:szCs w:val="20"/>
              </w:rPr>
              <w:t xml:space="preserve">2: Inschrijver heeft </w:t>
            </w:r>
            <w:r w:rsidR="00752A21">
              <w:rPr>
                <w:rFonts w:ascii="Arial" w:hAnsi="Arial" w:cs="Arial"/>
                <w:sz w:val="20"/>
                <w:szCs w:val="20"/>
              </w:rPr>
              <w:t>k</w:t>
            </w:r>
            <w:r w:rsidR="00752A21" w:rsidRPr="00752A21">
              <w:rPr>
                <w:rFonts w:ascii="Arial" w:hAnsi="Arial" w:cs="Arial"/>
                <w:sz w:val="20"/>
                <w:szCs w:val="20"/>
              </w:rPr>
              <w:t>ennis van en ervaring met ontwikkeling van creatieve concepten ten behoeve van de mediastrategie</w:t>
            </w:r>
          </w:p>
        </w:tc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FD289B" w14:textId="77777777" w:rsidR="00932225" w:rsidRPr="00497380" w:rsidRDefault="00932225" w:rsidP="00F34602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28" w:type="dxa"/>
            <w:vMerge w:val="restart"/>
            <w:tcBorders>
              <w:top w:val="nil"/>
              <w:left w:val="nil"/>
              <w:right w:val="nil"/>
            </w:tcBorders>
            <w:shd w:val="clear" w:color="auto" w:fill="C0C0C0"/>
            <w:noWrap/>
            <w:vAlign w:val="bottom"/>
          </w:tcPr>
          <w:p w14:paraId="3B0BB8C5" w14:textId="77777777" w:rsidR="00932225" w:rsidRPr="00497380" w:rsidRDefault="00932225" w:rsidP="00F34602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  <w:r w:rsidRPr="00497380">
              <w:rPr>
                <w:rFonts w:ascii="Arial" w:hAnsi="Arial" w:cs="Arial"/>
                <w:sz w:val="20"/>
                <w:szCs w:val="20"/>
              </w:rPr>
              <w:t> </w:t>
            </w:r>
          </w:p>
          <w:p w14:paraId="4BBC3E26" w14:textId="77777777" w:rsidR="00932225" w:rsidRDefault="00932225" w:rsidP="00F34602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  <w:p w14:paraId="0FA916D1" w14:textId="77777777" w:rsidR="00932225" w:rsidRDefault="00932225" w:rsidP="00F34602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  <w:p w14:paraId="64DD0FB0" w14:textId="77777777" w:rsidR="00932225" w:rsidRDefault="00932225" w:rsidP="00F34602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  <w:p w14:paraId="0FAFC2E2" w14:textId="77777777" w:rsidR="00932225" w:rsidRDefault="00932225" w:rsidP="00F34602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  <w:p w14:paraId="64D419D0" w14:textId="77777777" w:rsidR="00932225" w:rsidRDefault="00932225" w:rsidP="00F34602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  <w:p w14:paraId="37EF25DE" w14:textId="77777777" w:rsidR="00932225" w:rsidRDefault="00932225" w:rsidP="00F34602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  <w:p w14:paraId="6C8C7F4D" w14:textId="77777777" w:rsidR="00932225" w:rsidRDefault="00932225" w:rsidP="00F34602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  <w:r w:rsidRPr="00497380">
              <w:rPr>
                <w:rFonts w:ascii="Arial" w:hAnsi="Arial" w:cs="Arial"/>
                <w:sz w:val="20"/>
                <w:szCs w:val="20"/>
              </w:rPr>
              <w:t> </w:t>
            </w:r>
          </w:p>
          <w:p w14:paraId="4CEA054C" w14:textId="77777777" w:rsidR="00752A21" w:rsidRDefault="00752A21" w:rsidP="00F34602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  <w:p w14:paraId="71661811" w14:textId="77777777" w:rsidR="00752A21" w:rsidRDefault="00752A21" w:rsidP="00F34602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  <w:p w14:paraId="0CBDEDC5" w14:textId="77777777" w:rsidR="00752A21" w:rsidRDefault="00752A21" w:rsidP="00F34602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  <w:p w14:paraId="487212FF" w14:textId="77777777" w:rsidR="00752A21" w:rsidRDefault="00752A21" w:rsidP="00F34602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  <w:p w14:paraId="64FC9C04" w14:textId="77777777" w:rsidR="00932225" w:rsidRDefault="00932225" w:rsidP="00F34602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  <w:p w14:paraId="49FA26C9" w14:textId="77777777" w:rsidR="00932225" w:rsidRPr="00497380" w:rsidRDefault="00932225" w:rsidP="00F34602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32225" w:rsidRPr="00497380" w14:paraId="38BF1604" w14:textId="77777777" w:rsidTr="00F34602">
        <w:trPr>
          <w:trHeight w:val="300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C7DAD3" w14:textId="77777777" w:rsidR="00932225" w:rsidRPr="00497380" w:rsidRDefault="00932225" w:rsidP="00F34602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13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922C457" w14:textId="77777777" w:rsidR="00932225" w:rsidRPr="00497380" w:rsidRDefault="00932225" w:rsidP="00F34602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D328D4" w14:textId="77777777" w:rsidR="00932225" w:rsidRPr="00497380" w:rsidRDefault="00932225" w:rsidP="00F34602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28" w:type="dxa"/>
            <w:vMerge/>
            <w:tcBorders>
              <w:left w:val="nil"/>
              <w:right w:val="nil"/>
            </w:tcBorders>
            <w:shd w:val="clear" w:color="auto" w:fill="C0C0C0"/>
            <w:noWrap/>
            <w:vAlign w:val="bottom"/>
          </w:tcPr>
          <w:p w14:paraId="20D22416" w14:textId="77777777" w:rsidR="00932225" w:rsidRPr="00497380" w:rsidRDefault="00932225" w:rsidP="00F34602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32225" w:rsidRPr="00497380" w14:paraId="09B7BDAA" w14:textId="77777777" w:rsidTr="00F34602">
        <w:trPr>
          <w:trHeight w:val="981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BC6FDF" w14:textId="77777777" w:rsidR="00932225" w:rsidRPr="00497380" w:rsidRDefault="00932225" w:rsidP="00F34602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13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791C7E5F" w14:textId="77777777" w:rsidR="00932225" w:rsidRPr="00497380" w:rsidRDefault="00932225" w:rsidP="00F34602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2903D6" w14:textId="77777777" w:rsidR="00932225" w:rsidRPr="00497380" w:rsidRDefault="00932225" w:rsidP="00F34602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28" w:type="dxa"/>
            <w:vMerge/>
            <w:tcBorders>
              <w:left w:val="nil"/>
              <w:right w:val="nil"/>
            </w:tcBorders>
            <w:shd w:val="clear" w:color="auto" w:fill="C0C0C0"/>
            <w:noWrap/>
            <w:vAlign w:val="bottom"/>
          </w:tcPr>
          <w:p w14:paraId="2185165D" w14:textId="77777777" w:rsidR="00932225" w:rsidRPr="00497380" w:rsidRDefault="00932225" w:rsidP="00F34602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32225" w:rsidRPr="00497380" w14:paraId="184ED0B5" w14:textId="77777777" w:rsidTr="00F34602">
        <w:trPr>
          <w:trHeight w:val="300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F3C7FF" w14:textId="77777777" w:rsidR="00932225" w:rsidRPr="00497380" w:rsidRDefault="00932225" w:rsidP="00F34602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4C660A" w14:textId="77777777" w:rsidR="00932225" w:rsidRDefault="00932225" w:rsidP="00F34602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  <w:p w14:paraId="6CF376C1" w14:textId="77777777" w:rsidR="00932225" w:rsidRDefault="00932225" w:rsidP="00F34602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  <w:p w14:paraId="531FC452" w14:textId="77777777" w:rsidR="00932225" w:rsidRDefault="00932225" w:rsidP="00F34602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  <w:p w14:paraId="04BB6186" w14:textId="77777777" w:rsidR="00932225" w:rsidRDefault="00932225" w:rsidP="00F34602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  <w:p w14:paraId="2398FC17" w14:textId="77777777" w:rsidR="00932225" w:rsidRDefault="00932225" w:rsidP="00F34602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  <w:p w14:paraId="3F0BD0DA" w14:textId="77777777" w:rsidR="00932225" w:rsidRPr="00497380" w:rsidRDefault="00932225" w:rsidP="00F34602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581483" w14:textId="77777777" w:rsidR="00932225" w:rsidRPr="00497380" w:rsidRDefault="00932225" w:rsidP="00F34602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28" w:type="dxa"/>
            <w:vMerge/>
            <w:tcBorders>
              <w:left w:val="nil"/>
              <w:bottom w:val="nil"/>
              <w:right w:val="nil"/>
            </w:tcBorders>
            <w:shd w:val="clear" w:color="auto" w:fill="C0C0C0"/>
            <w:noWrap/>
            <w:vAlign w:val="bottom"/>
          </w:tcPr>
          <w:p w14:paraId="2517ACD9" w14:textId="77777777" w:rsidR="00932225" w:rsidRPr="00497380" w:rsidRDefault="00932225" w:rsidP="00F34602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bookmarkEnd w:id="1"/>
    </w:tbl>
    <w:p w14:paraId="22A97B5C" w14:textId="77777777" w:rsidR="0085472D" w:rsidRDefault="0085472D" w:rsidP="00534BF6"/>
    <w:tbl>
      <w:tblPr>
        <w:tblW w:w="9375" w:type="dxa"/>
        <w:tblInd w:w="5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0"/>
        <w:gridCol w:w="7115"/>
      </w:tblGrid>
      <w:tr w:rsidR="006314D7" w14:paraId="0CA0250C" w14:textId="77777777" w:rsidTr="001F33B5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AEE3676" w14:textId="77777777" w:rsidR="006314D7" w:rsidRDefault="006314D7" w:rsidP="001F33B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Naam Inschrijver:</w:t>
            </w:r>
          </w:p>
        </w:tc>
        <w:tc>
          <w:tcPr>
            <w:tcW w:w="7115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noWrap/>
            <w:vAlign w:val="center"/>
          </w:tcPr>
          <w:p w14:paraId="7FAC35FD" w14:textId="77777777" w:rsidR="006314D7" w:rsidRDefault="006314D7" w:rsidP="001F33B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6314D7" w14:paraId="6D4B2EAC" w14:textId="77777777" w:rsidTr="001F33B5">
        <w:trPr>
          <w:trHeight w:val="79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6B9F3D4" w14:textId="77777777" w:rsidR="006314D7" w:rsidRDefault="006314D7" w:rsidP="001F33B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CC0E3D" w14:textId="77777777" w:rsidR="006314D7" w:rsidRDefault="006314D7" w:rsidP="001F33B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14D7" w14:paraId="23E6D5B7" w14:textId="77777777" w:rsidTr="001F33B5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84A67A1" w14:textId="77777777" w:rsidR="006314D7" w:rsidRDefault="006314D7" w:rsidP="001F33B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Naam contactpersoon </w:t>
            </w:r>
          </w:p>
          <w:p w14:paraId="59768219" w14:textId="77777777" w:rsidR="006314D7" w:rsidRDefault="006314D7" w:rsidP="001F33B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referentie:</w:t>
            </w:r>
          </w:p>
        </w:tc>
        <w:tc>
          <w:tcPr>
            <w:tcW w:w="7115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noWrap/>
            <w:vAlign w:val="center"/>
          </w:tcPr>
          <w:p w14:paraId="3269E79A" w14:textId="77777777" w:rsidR="006314D7" w:rsidRDefault="006314D7" w:rsidP="001F33B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6314D7" w14:paraId="757EA736" w14:textId="77777777" w:rsidTr="001F33B5">
        <w:trPr>
          <w:trHeight w:val="79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9A18DFE" w14:textId="77777777" w:rsidR="006314D7" w:rsidRDefault="006314D7" w:rsidP="001F33B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D1322C" w14:textId="77777777" w:rsidR="006314D7" w:rsidRDefault="006314D7" w:rsidP="001F33B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14D7" w14:paraId="41E5074E" w14:textId="77777777" w:rsidTr="001F33B5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6E1ABBF" w14:textId="77777777" w:rsidR="006314D7" w:rsidRDefault="006314D7" w:rsidP="001F33B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Datum:</w:t>
            </w:r>
          </w:p>
        </w:tc>
        <w:tc>
          <w:tcPr>
            <w:tcW w:w="7115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noWrap/>
            <w:vAlign w:val="center"/>
          </w:tcPr>
          <w:p w14:paraId="6A866BDE" w14:textId="77777777" w:rsidR="006314D7" w:rsidRDefault="006314D7" w:rsidP="001F33B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6314D7" w14:paraId="7FC3E19A" w14:textId="77777777" w:rsidTr="001F33B5">
        <w:trPr>
          <w:trHeight w:val="79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A560525" w14:textId="77777777" w:rsidR="006314D7" w:rsidRDefault="006314D7" w:rsidP="001F33B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100CB3" w14:textId="77777777" w:rsidR="006314D7" w:rsidRDefault="006314D7" w:rsidP="001F33B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14D7" w14:paraId="72BA6D6D" w14:textId="77777777" w:rsidTr="001F33B5">
        <w:trPr>
          <w:trHeight w:val="918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8B2C217" w14:textId="77777777" w:rsidR="006314D7" w:rsidRDefault="006314D7" w:rsidP="001F33B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Handtekening contactpersoon referentie:</w:t>
            </w:r>
          </w:p>
        </w:tc>
        <w:tc>
          <w:tcPr>
            <w:tcW w:w="7115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noWrap/>
          </w:tcPr>
          <w:p w14:paraId="1CCCAAA0" w14:textId="77777777" w:rsidR="006314D7" w:rsidRDefault="006314D7" w:rsidP="001F33B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14:paraId="7504DC5D" w14:textId="77777777" w:rsidR="006314D7" w:rsidRDefault="006314D7" w:rsidP="00534BF6"/>
    <w:p w14:paraId="5686E008" w14:textId="77777777" w:rsidR="006314D7" w:rsidRDefault="006314D7" w:rsidP="00534BF6"/>
    <w:p w14:paraId="1A1972A6" w14:textId="77777777" w:rsidR="00752A21" w:rsidRDefault="00752A21" w:rsidP="00534BF6"/>
    <w:p w14:paraId="6065F7B9" w14:textId="77777777" w:rsidR="00752A21" w:rsidRDefault="00752A21" w:rsidP="00534BF6"/>
    <w:p w14:paraId="42B6C99D" w14:textId="77777777" w:rsidR="00752A21" w:rsidRDefault="00752A21" w:rsidP="00534BF6"/>
    <w:p w14:paraId="1CD8EDBE" w14:textId="77777777" w:rsidR="00752A21" w:rsidRDefault="00752A21" w:rsidP="00534BF6"/>
    <w:tbl>
      <w:tblPr>
        <w:tblW w:w="9371" w:type="dxa"/>
        <w:tblInd w:w="5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9"/>
        <w:gridCol w:w="3313"/>
        <w:gridCol w:w="231"/>
        <w:gridCol w:w="5528"/>
      </w:tblGrid>
      <w:tr w:rsidR="00FF35B5" w:rsidRPr="00497380" w14:paraId="58101A9E" w14:textId="77777777" w:rsidTr="002744DA">
        <w:trPr>
          <w:trHeight w:val="300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58110E" w14:textId="77777777" w:rsidR="00FF35B5" w:rsidRPr="00497380" w:rsidRDefault="00FF35B5" w:rsidP="002744DA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  <w:r w:rsidRPr="00497380">
              <w:rPr>
                <w:rFonts w:ascii="Arial" w:hAnsi="Arial" w:cs="Arial"/>
                <w:sz w:val="20"/>
                <w:szCs w:val="20"/>
              </w:rPr>
              <w:t xml:space="preserve">- </w:t>
            </w:r>
          </w:p>
        </w:tc>
        <w:tc>
          <w:tcPr>
            <w:tcW w:w="3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92FF2F" w14:textId="77777777" w:rsidR="00FF35B5" w:rsidRPr="00497380" w:rsidRDefault="00FF35B5" w:rsidP="002744DA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  <w:r w:rsidRPr="00497380">
              <w:rPr>
                <w:rFonts w:ascii="Arial" w:hAnsi="Arial" w:cs="Arial"/>
                <w:sz w:val="20"/>
                <w:szCs w:val="20"/>
              </w:rPr>
              <w:t>Naam organisatie</w:t>
            </w:r>
          </w:p>
        </w:tc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547149" w14:textId="77777777" w:rsidR="00FF35B5" w:rsidRPr="00497380" w:rsidRDefault="00FF35B5" w:rsidP="002744DA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noWrap/>
            <w:vAlign w:val="bottom"/>
          </w:tcPr>
          <w:p w14:paraId="3B8AD4BD" w14:textId="77777777" w:rsidR="00FF35B5" w:rsidRPr="00497380" w:rsidRDefault="00FF35B5" w:rsidP="002744DA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  <w:r w:rsidRPr="0049738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FF35B5" w:rsidRPr="00497380" w14:paraId="1898F4B8" w14:textId="77777777" w:rsidTr="002744DA">
        <w:trPr>
          <w:trHeight w:val="79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DA15EE" w14:textId="77777777" w:rsidR="00FF35B5" w:rsidRPr="00497380" w:rsidRDefault="00FF35B5" w:rsidP="002744DA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88594D" w14:textId="77777777" w:rsidR="00FF35B5" w:rsidRPr="00497380" w:rsidRDefault="00FF35B5" w:rsidP="002744DA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D6B2F7" w14:textId="77777777" w:rsidR="00FF35B5" w:rsidRPr="00497380" w:rsidRDefault="00FF35B5" w:rsidP="002744DA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9C9F52" w14:textId="77777777" w:rsidR="00FF35B5" w:rsidRPr="00497380" w:rsidRDefault="00FF35B5" w:rsidP="002744DA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F35B5" w:rsidRPr="00497380" w14:paraId="39CED678" w14:textId="77777777" w:rsidTr="002744DA">
        <w:trPr>
          <w:trHeight w:val="300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F0E7D9" w14:textId="77777777" w:rsidR="00FF35B5" w:rsidRPr="00497380" w:rsidRDefault="00FF35B5" w:rsidP="002744DA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  <w:r w:rsidRPr="00497380">
              <w:rPr>
                <w:rFonts w:ascii="Arial" w:hAnsi="Arial" w:cs="Arial"/>
                <w:sz w:val="20"/>
                <w:szCs w:val="20"/>
              </w:rPr>
              <w:t xml:space="preserve"> - </w:t>
            </w:r>
          </w:p>
        </w:tc>
        <w:tc>
          <w:tcPr>
            <w:tcW w:w="3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FB41BB" w14:textId="77777777" w:rsidR="00FF35B5" w:rsidRPr="00497380" w:rsidRDefault="00FF35B5" w:rsidP="002744DA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  <w:r w:rsidRPr="00497380">
              <w:rPr>
                <w:rFonts w:ascii="Arial" w:hAnsi="Arial" w:cs="Arial"/>
                <w:sz w:val="20"/>
                <w:szCs w:val="20"/>
              </w:rPr>
              <w:t>Adres</w:t>
            </w:r>
          </w:p>
        </w:tc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156ADD" w14:textId="77777777" w:rsidR="00FF35B5" w:rsidRPr="00497380" w:rsidRDefault="00FF35B5" w:rsidP="002744DA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noWrap/>
            <w:vAlign w:val="bottom"/>
          </w:tcPr>
          <w:p w14:paraId="54B18882" w14:textId="77777777" w:rsidR="00FF35B5" w:rsidRPr="00497380" w:rsidRDefault="00FF35B5" w:rsidP="002744DA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  <w:r w:rsidRPr="0049738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FF35B5" w:rsidRPr="00497380" w14:paraId="6692132D" w14:textId="77777777" w:rsidTr="002744DA">
        <w:trPr>
          <w:trHeight w:val="79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067B01" w14:textId="77777777" w:rsidR="00FF35B5" w:rsidRPr="00497380" w:rsidRDefault="00FF35B5" w:rsidP="002744DA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A9C528" w14:textId="77777777" w:rsidR="00FF35B5" w:rsidRPr="00497380" w:rsidRDefault="00FF35B5" w:rsidP="002744DA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FD69AB" w14:textId="77777777" w:rsidR="00FF35B5" w:rsidRPr="00497380" w:rsidRDefault="00FF35B5" w:rsidP="002744DA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CBB2AB" w14:textId="77777777" w:rsidR="00FF35B5" w:rsidRPr="00497380" w:rsidRDefault="00FF35B5" w:rsidP="002744DA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F35B5" w:rsidRPr="00497380" w14:paraId="32C95CB5" w14:textId="77777777" w:rsidTr="002744DA">
        <w:trPr>
          <w:trHeight w:val="300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F68303" w14:textId="77777777" w:rsidR="00FF35B5" w:rsidRPr="00497380" w:rsidRDefault="00FF35B5" w:rsidP="002744DA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  <w:r w:rsidRPr="00497380">
              <w:rPr>
                <w:rFonts w:ascii="Arial" w:hAnsi="Arial" w:cs="Arial"/>
                <w:sz w:val="20"/>
                <w:szCs w:val="20"/>
              </w:rPr>
              <w:t xml:space="preserve"> - </w:t>
            </w:r>
          </w:p>
        </w:tc>
        <w:tc>
          <w:tcPr>
            <w:tcW w:w="3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0CBF83" w14:textId="77777777" w:rsidR="00FF35B5" w:rsidRPr="00497380" w:rsidRDefault="00FF35B5" w:rsidP="002744DA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  <w:r w:rsidRPr="00497380">
              <w:rPr>
                <w:rFonts w:ascii="Arial" w:hAnsi="Arial" w:cs="Arial"/>
                <w:sz w:val="20"/>
                <w:szCs w:val="20"/>
              </w:rPr>
              <w:t>Vestigingsplaats</w:t>
            </w:r>
          </w:p>
        </w:tc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1BF1FC" w14:textId="77777777" w:rsidR="00FF35B5" w:rsidRPr="00497380" w:rsidRDefault="00FF35B5" w:rsidP="002744DA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noWrap/>
            <w:vAlign w:val="bottom"/>
          </w:tcPr>
          <w:p w14:paraId="671F31E0" w14:textId="77777777" w:rsidR="00FF35B5" w:rsidRPr="00497380" w:rsidRDefault="00FF35B5" w:rsidP="002744DA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  <w:r w:rsidRPr="0049738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FF35B5" w:rsidRPr="00497380" w14:paraId="0DD8AB5D" w14:textId="77777777" w:rsidTr="002744DA">
        <w:trPr>
          <w:trHeight w:val="79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F648AB" w14:textId="77777777" w:rsidR="00FF35B5" w:rsidRPr="00497380" w:rsidRDefault="00FF35B5" w:rsidP="002744DA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  <w:r w:rsidRPr="00497380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3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4EBBD0" w14:textId="77777777" w:rsidR="00FF35B5" w:rsidRPr="00497380" w:rsidRDefault="00FF35B5" w:rsidP="002744DA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87DF6C" w14:textId="77777777" w:rsidR="00FF35B5" w:rsidRPr="00497380" w:rsidRDefault="00FF35B5" w:rsidP="002744DA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93094C" w14:textId="77777777" w:rsidR="00FF35B5" w:rsidRPr="00497380" w:rsidRDefault="00FF35B5" w:rsidP="002744DA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F35B5" w:rsidRPr="00497380" w14:paraId="7C7EB7C0" w14:textId="77777777" w:rsidTr="002744DA">
        <w:trPr>
          <w:trHeight w:val="300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32C0E9" w14:textId="77777777" w:rsidR="00FF35B5" w:rsidRPr="00497380" w:rsidRDefault="00FF35B5" w:rsidP="002744DA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  <w:r w:rsidRPr="00497380">
              <w:rPr>
                <w:rFonts w:ascii="Arial" w:hAnsi="Arial" w:cs="Arial"/>
                <w:sz w:val="20"/>
                <w:szCs w:val="20"/>
              </w:rPr>
              <w:t xml:space="preserve"> - </w:t>
            </w:r>
          </w:p>
        </w:tc>
        <w:tc>
          <w:tcPr>
            <w:tcW w:w="3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1F9857" w14:textId="77777777" w:rsidR="00FF35B5" w:rsidRPr="00497380" w:rsidRDefault="00FF35B5" w:rsidP="002744DA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  <w:r w:rsidRPr="00497380">
              <w:rPr>
                <w:rFonts w:ascii="Arial" w:hAnsi="Arial" w:cs="Arial"/>
                <w:sz w:val="20"/>
                <w:szCs w:val="20"/>
              </w:rPr>
              <w:t>Naam contactpersoon</w:t>
            </w:r>
          </w:p>
        </w:tc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241873" w14:textId="77777777" w:rsidR="00FF35B5" w:rsidRPr="00497380" w:rsidRDefault="00FF35B5" w:rsidP="002744DA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noWrap/>
            <w:vAlign w:val="bottom"/>
          </w:tcPr>
          <w:p w14:paraId="00CABB43" w14:textId="77777777" w:rsidR="00FF35B5" w:rsidRPr="00497380" w:rsidRDefault="00FF35B5" w:rsidP="002744DA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  <w:r w:rsidRPr="0049738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FF35B5" w:rsidRPr="00497380" w14:paraId="72D3D60E" w14:textId="77777777" w:rsidTr="002744DA">
        <w:trPr>
          <w:trHeight w:val="79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5C4CB8" w14:textId="77777777" w:rsidR="00FF35B5" w:rsidRPr="00497380" w:rsidRDefault="00FF35B5" w:rsidP="002744DA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F7F98D" w14:textId="77777777" w:rsidR="00FF35B5" w:rsidRPr="00497380" w:rsidRDefault="00FF35B5" w:rsidP="002744DA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2D4D5E" w14:textId="77777777" w:rsidR="00FF35B5" w:rsidRPr="00497380" w:rsidRDefault="00FF35B5" w:rsidP="002744DA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FE035C" w14:textId="77777777" w:rsidR="00FF35B5" w:rsidRPr="00497380" w:rsidRDefault="00FF35B5" w:rsidP="002744DA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F35B5" w:rsidRPr="00497380" w14:paraId="41738E43" w14:textId="77777777" w:rsidTr="002744DA">
        <w:trPr>
          <w:trHeight w:val="300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C7DE2F" w14:textId="77777777" w:rsidR="00FF35B5" w:rsidRPr="00497380" w:rsidRDefault="00FF35B5" w:rsidP="002744DA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  <w:r w:rsidRPr="00497380">
              <w:rPr>
                <w:rFonts w:ascii="Arial" w:hAnsi="Arial" w:cs="Arial"/>
                <w:sz w:val="20"/>
                <w:szCs w:val="20"/>
              </w:rPr>
              <w:t xml:space="preserve"> - </w:t>
            </w:r>
          </w:p>
        </w:tc>
        <w:tc>
          <w:tcPr>
            <w:tcW w:w="3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A377BB" w14:textId="77777777" w:rsidR="00FF35B5" w:rsidRPr="00497380" w:rsidRDefault="00FF35B5" w:rsidP="002744DA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  <w:r w:rsidRPr="00497380">
              <w:rPr>
                <w:rFonts w:ascii="Arial" w:hAnsi="Arial" w:cs="Arial"/>
                <w:sz w:val="20"/>
                <w:szCs w:val="20"/>
              </w:rPr>
              <w:t>Telefoonnummer contactpersoon</w:t>
            </w:r>
          </w:p>
        </w:tc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3525C9" w14:textId="77777777" w:rsidR="00FF35B5" w:rsidRPr="00497380" w:rsidRDefault="00FF35B5" w:rsidP="002744DA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noWrap/>
            <w:vAlign w:val="bottom"/>
          </w:tcPr>
          <w:p w14:paraId="50F77C97" w14:textId="77777777" w:rsidR="00FF35B5" w:rsidRPr="00497380" w:rsidRDefault="00FF35B5" w:rsidP="002744DA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  <w:r w:rsidRPr="0049738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FF35B5" w:rsidRPr="00497380" w14:paraId="1B91A538" w14:textId="77777777" w:rsidTr="002744DA">
        <w:trPr>
          <w:trHeight w:val="79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257F47" w14:textId="77777777" w:rsidR="00FF35B5" w:rsidRPr="00497380" w:rsidRDefault="00FF35B5" w:rsidP="002744DA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907F96" w14:textId="77777777" w:rsidR="00FF35B5" w:rsidRPr="00497380" w:rsidRDefault="00FF35B5" w:rsidP="002744DA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7B918F" w14:textId="77777777" w:rsidR="00FF35B5" w:rsidRPr="00497380" w:rsidRDefault="00FF35B5" w:rsidP="002744DA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8BDC5E" w14:textId="77777777" w:rsidR="00FF35B5" w:rsidRPr="00497380" w:rsidRDefault="00FF35B5" w:rsidP="002744DA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F35B5" w:rsidRPr="00497380" w14:paraId="1AC4B884" w14:textId="77777777" w:rsidTr="002744DA">
        <w:trPr>
          <w:trHeight w:val="300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7C091F" w14:textId="77777777" w:rsidR="00FF35B5" w:rsidRPr="00497380" w:rsidRDefault="00FF35B5" w:rsidP="002744DA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  <w:r w:rsidRPr="00497380">
              <w:rPr>
                <w:rFonts w:ascii="Arial" w:hAnsi="Arial" w:cs="Arial"/>
                <w:sz w:val="20"/>
                <w:szCs w:val="20"/>
              </w:rPr>
              <w:t xml:space="preserve"> - 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76B171" w14:textId="77777777" w:rsidR="00FF35B5" w:rsidRPr="00497380" w:rsidRDefault="00FF35B5" w:rsidP="002744DA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  <w:r w:rsidRPr="00497380">
              <w:rPr>
                <w:rFonts w:ascii="Arial" w:hAnsi="Arial" w:cs="Arial"/>
                <w:sz w:val="20"/>
                <w:szCs w:val="20"/>
              </w:rPr>
              <w:t xml:space="preserve">Na(a)m(en) en adres(sen) eventuele </w:t>
            </w:r>
            <w:proofErr w:type="spellStart"/>
            <w:r w:rsidRPr="00497380">
              <w:rPr>
                <w:rFonts w:ascii="Arial" w:hAnsi="Arial" w:cs="Arial"/>
                <w:sz w:val="20"/>
                <w:szCs w:val="20"/>
              </w:rPr>
              <w:t>combinanten</w:t>
            </w:r>
            <w:proofErr w:type="spellEnd"/>
            <w:r w:rsidRPr="00497380">
              <w:rPr>
                <w:rFonts w:ascii="Arial" w:hAnsi="Arial" w:cs="Arial"/>
                <w:sz w:val="20"/>
                <w:szCs w:val="20"/>
              </w:rPr>
              <w:t>/onderaannemers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noWrap/>
            <w:vAlign w:val="bottom"/>
          </w:tcPr>
          <w:p w14:paraId="16822B52" w14:textId="77777777" w:rsidR="00FF35B5" w:rsidRPr="00497380" w:rsidRDefault="00FF35B5" w:rsidP="002744DA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  <w:r w:rsidRPr="0049738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FF35B5" w:rsidRPr="00497380" w14:paraId="20F317B0" w14:textId="77777777" w:rsidTr="002744DA">
        <w:trPr>
          <w:trHeight w:val="79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E75D9F" w14:textId="77777777" w:rsidR="00FF35B5" w:rsidRPr="00497380" w:rsidRDefault="00FF35B5" w:rsidP="002744DA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FF630B" w14:textId="77777777" w:rsidR="00FF35B5" w:rsidRPr="00497380" w:rsidRDefault="00FF35B5" w:rsidP="002744DA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87855F" w14:textId="77777777" w:rsidR="00FF35B5" w:rsidRPr="00497380" w:rsidRDefault="00FF35B5" w:rsidP="002744DA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146853" w14:textId="77777777" w:rsidR="00FF35B5" w:rsidRPr="00497380" w:rsidRDefault="00FF35B5" w:rsidP="002744DA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F35B5" w:rsidRPr="00497380" w14:paraId="5983211C" w14:textId="77777777" w:rsidTr="002744DA">
        <w:trPr>
          <w:trHeight w:val="300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E0851E" w14:textId="77777777" w:rsidR="00FF35B5" w:rsidRPr="00497380" w:rsidRDefault="00FF35B5" w:rsidP="002744DA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  <w:r w:rsidRPr="00497380">
              <w:rPr>
                <w:rFonts w:ascii="Arial" w:hAnsi="Arial" w:cs="Arial"/>
                <w:sz w:val="20"/>
                <w:szCs w:val="20"/>
              </w:rPr>
              <w:t xml:space="preserve"> - 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5FA2FE" w14:textId="77777777" w:rsidR="00FF35B5" w:rsidRPr="00497380" w:rsidRDefault="00FF35B5" w:rsidP="002744DA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  <w:r w:rsidRPr="00497380">
              <w:rPr>
                <w:rFonts w:ascii="Arial" w:hAnsi="Arial" w:cs="Arial"/>
                <w:sz w:val="20"/>
                <w:szCs w:val="20"/>
              </w:rPr>
              <w:t>Datum aanvraag en looptijd contract dienstverlening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noWrap/>
            <w:vAlign w:val="bottom"/>
          </w:tcPr>
          <w:p w14:paraId="17FCD4F9" w14:textId="77777777" w:rsidR="00FF35B5" w:rsidRPr="00497380" w:rsidRDefault="00FF35B5" w:rsidP="002744DA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  <w:r w:rsidRPr="0049738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FF35B5" w:rsidRPr="00497380" w14:paraId="0F27A1D5" w14:textId="77777777" w:rsidTr="002744DA">
        <w:trPr>
          <w:trHeight w:val="79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9A020C" w14:textId="77777777" w:rsidR="00FF35B5" w:rsidRPr="00497380" w:rsidRDefault="00FF35B5" w:rsidP="002744DA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4D35CA" w14:textId="77777777" w:rsidR="00FF35B5" w:rsidRPr="00497380" w:rsidRDefault="00FF35B5" w:rsidP="002744DA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155F67" w14:textId="77777777" w:rsidR="00FF35B5" w:rsidRPr="00497380" w:rsidRDefault="00FF35B5" w:rsidP="002744DA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F99DCC" w14:textId="77777777" w:rsidR="00FF35B5" w:rsidRPr="00497380" w:rsidRDefault="00FF35B5" w:rsidP="002744DA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F35B5" w:rsidRPr="00497380" w14:paraId="408873A7" w14:textId="77777777" w:rsidTr="002744DA">
        <w:trPr>
          <w:trHeight w:val="300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7832A1" w14:textId="77777777" w:rsidR="00FF35B5" w:rsidRPr="00497380" w:rsidRDefault="00FF35B5" w:rsidP="002744DA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  <w:r w:rsidRPr="00497380">
              <w:rPr>
                <w:rFonts w:ascii="Arial" w:hAnsi="Arial" w:cs="Arial"/>
                <w:sz w:val="20"/>
                <w:szCs w:val="20"/>
              </w:rPr>
              <w:t xml:space="preserve"> - </w:t>
            </w:r>
          </w:p>
        </w:tc>
        <w:tc>
          <w:tcPr>
            <w:tcW w:w="3313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43B4AEA" w14:textId="56C66F49" w:rsidR="00FF35B5" w:rsidRPr="00497380" w:rsidRDefault="00FF35B5" w:rsidP="002744DA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  <w:r w:rsidRPr="00497380">
              <w:rPr>
                <w:rFonts w:ascii="Arial" w:hAnsi="Arial" w:cs="Arial"/>
                <w:sz w:val="20"/>
                <w:szCs w:val="20"/>
              </w:rPr>
              <w:t xml:space="preserve">Beschrijving van de werkzaamheden </w:t>
            </w:r>
            <w:r w:rsidRPr="00752A21">
              <w:rPr>
                <w:rFonts w:ascii="Arial" w:hAnsi="Arial" w:cs="Arial"/>
                <w:sz w:val="20"/>
                <w:szCs w:val="20"/>
              </w:rPr>
              <w:t>conform 1.2.4 van</w:t>
            </w:r>
            <w:r>
              <w:rPr>
                <w:rFonts w:ascii="Arial" w:hAnsi="Arial" w:cs="Arial"/>
                <w:sz w:val="20"/>
                <w:szCs w:val="20"/>
              </w:rPr>
              <w:t xml:space="preserve"> het </w:t>
            </w:r>
            <w:r w:rsidRPr="00EA26E6">
              <w:rPr>
                <w:rFonts w:ascii="Arial" w:hAnsi="Arial" w:cs="Arial"/>
                <w:sz w:val="20"/>
                <w:szCs w:val="20"/>
              </w:rPr>
              <w:t xml:space="preserve">aanbestedingsdocument betreffende kerncompetentie </w:t>
            </w: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Pr="00EA26E6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="00DE6F49">
              <w:rPr>
                <w:rFonts w:ascii="Arial" w:hAnsi="Arial" w:cs="Arial"/>
                <w:sz w:val="20"/>
                <w:szCs w:val="20"/>
              </w:rPr>
              <w:t>Inschrijver heeft k</w:t>
            </w:r>
            <w:r w:rsidR="00DE6F49" w:rsidRPr="00DE6F49">
              <w:rPr>
                <w:rFonts w:ascii="Arial" w:hAnsi="Arial" w:cs="Arial"/>
                <w:sz w:val="20"/>
                <w:szCs w:val="20"/>
              </w:rPr>
              <w:t xml:space="preserve">ennis en ervaring met ontwikkeling van een mediastrategie voor schaarse doelgroepen gericht op de verschillende fases in de </w:t>
            </w:r>
            <w:proofErr w:type="spellStart"/>
            <w:r w:rsidR="00DE6F49" w:rsidRPr="00DE6F49">
              <w:rPr>
                <w:rFonts w:ascii="Arial" w:hAnsi="Arial" w:cs="Arial"/>
                <w:sz w:val="20"/>
                <w:szCs w:val="20"/>
              </w:rPr>
              <w:t>recruitmentjourney</w:t>
            </w:r>
            <w:proofErr w:type="spellEnd"/>
            <w:r w:rsidR="00DE6F49" w:rsidRPr="00DE6F49">
              <w:rPr>
                <w:rFonts w:ascii="Arial" w:hAnsi="Arial" w:cs="Arial"/>
                <w:sz w:val="20"/>
                <w:szCs w:val="20"/>
              </w:rPr>
              <w:t xml:space="preserve"> (zien, denken en doen).</w:t>
            </w:r>
          </w:p>
        </w:tc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B5D9BC" w14:textId="77777777" w:rsidR="00FF35B5" w:rsidRPr="00497380" w:rsidRDefault="00FF35B5" w:rsidP="002744DA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28" w:type="dxa"/>
            <w:vMerge w:val="restart"/>
            <w:tcBorders>
              <w:top w:val="nil"/>
              <w:left w:val="nil"/>
              <w:right w:val="nil"/>
            </w:tcBorders>
            <w:shd w:val="clear" w:color="auto" w:fill="C0C0C0"/>
            <w:noWrap/>
            <w:vAlign w:val="bottom"/>
          </w:tcPr>
          <w:p w14:paraId="486EDC42" w14:textId="77777777" w:rsidR="00FF35B5" w:rsidRPr="00497380" w:rsidRDefault="00FF35B5" w:rsidP="002744DA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  <w:r w:rsidRPr="00497380">
              <w:rPr>
                <w:rFonts w:ascii="Arial" w:hAnsi="Arial" w:cs="Arial"/>
                <w:sz w:val="20"/>
                <w:szCs w:val="20"/>
              </w:rPr>
              <w:t> </w:t>
            </w:r>
          </w:p>
          <w:p w14:paraId="6004BD72" w14:textId="77777777" w:rsidR="00FF35B5" w:rsidRDefault="00FF35B5" w:rsidP="002744DA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  <w:p w14:paraId="30E4A6B7" w14:textId="77777777" w:rsidR="00FF35B5" w:rsidRDefault="00FF35B5" w:rsidP="002744DA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  <w:p w14:paraId="4EDC8E53" w14:textId="77777777" w:rsidR="00FF35B5" w:rsidRDefault="00FF35B5" w:rsidP="002744DA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  <w:p w14:paraId="7E4CE9CE" w14:textId="77777777" w:rsidR="00FF35B5" w:rsidRDefault="00FF35B5" w:rsidP="002744DA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  <w:p w14:paraId="67B27400" w14:textId="77777777" w:rsidR="00FF35B5" w:rsidRDefault="00FF35B5" w:rsidP="002744DA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  <w:p w14:paraId="4419210E" w14:textId="77777777" w:rsidR="00FF35B5" w:rsidRDefault="00FF35B5" w:rsidP="002744DA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  <w:p w14:paraId="1315F5FF" w14:textId="77777777" w:rsidR="00FF35B5" w:rsidRDefault="00FF35B5" w:rsidP="002744DA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  <w:r w:rsidRPr="00497380">
              <w:rPr>
                <w:rFonts w:ascii="Arial" w:hAnsi="Arial" w:cs="Arial"/>
                <w:sz w:val="20"/>
                <w:szCs w:val="20"/>
              </w:rPr>
              <w:t> </w:t>
            </w:r>
          </w:p>
          <w:p w14:paraId="4C8AFE4B" w14:textId="77777777" w:rsidR="00FF35B5" w:rsidRDefault="00FF35B5" w:rsidP="002744DA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  <w:p w14:paraId="0B4A681A" w14:textId="77777777" w:rsidR="00FF35B5" w:rsidRPr="00497380" w:rsidRDefault="00FF35B5" w:rsidP="002744DA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F35B5" w:rsidRPr="00497380" w14:paraId="43105619" w14:textId="77777777" w:rsidTr="002744DA">
        <w:trPr>
          <w:trHeight w:val="300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C9AF13" w14:textId="77777777" w:rsidR="00FF35B5" w:rsidRPr="00497380" w:rsidRDefault="00FF35B5" w:rsidP="002744DA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13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D4E4AD6" w14:textId="77777777" w:rsidR="00FF35B5" w:rsidRPr="00497380" w:rsidRDefault="00FF35B5" w:rsidP="002744DA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99D2E7" w14:textId="77777777" w:rsidR="00FF35B5" w:rsidRPr="00497380" w:rsidRDefault="00FF35B5" w:rsidP="002744DA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28" w:type="dxa"/>
            <w:vMerge/>
            <w:tcBorders>
              <w:left w:val="nil"/>
              <w:right w:val="nil"/>
            </w:tcBorders>
            <w:shd w:val="clear" w:color="auto" w:fill="C0C0C0"/>
            <w:noWrap/>
            <w:vAlign w:val="bottom"/>
          </w:tcPr>
          <w:p w14:paraId="5B3CB59E" w14:textId="77777777" w:rsidR="00FF35B5" w:rsidRPr="00497380" w:rsidRDefault="00FF35B5" w:rsidP="002744DA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F35B5" w:rsidRPr="00497380" w14:paraId="50D7FB2B" w14:textId="77777777" w:rsidTr="002744DA">
        <w:trPr>
          <w:trHeight w:val="981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C3E5E8" w14:textId="77777777" w:rsidR="00FF35B5" w:rsidRPr="00497380" w:rsidRDefault="00FF35B5" w:rsidP="002744DA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13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4A57D38A" w14:textId="77777777" w:rsidR="00FF35B5" w:rsidRPr="00497380" w:rsidRDefault="00FF35B5" w:rsidP="002744DA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5B424E" w14:textId="77777777" w:rsidR="00FF35B5" w:rsidRPr="00497380" w:rsidRDefault="00FF35B5" w:rsidP="002744DA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28" w:type="dxa"/>
            <w:vMerge/>
            <w:tcBorders>
              <w:left w:val="nil"/>
              <w:right w:val="nil"/>
            </w:tcBorders>
            <w:shd w:val="clear" w:color="auto" w:fill="C0C0C0"/>
            <w:noWrap/>
            <w:vAlign w:val="bottom"/>
          </w:tcPr>
          <w:p w14:paraId="160B76C4" w14:textId="77777777" w:rsidR="00FF35B5" w:rsidRPr="00497380" w:rsidRDefault="00FF35B5" w:rsidP="002744DA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F35B5" w:rsidRPr="00497380" w14:paraId="0AB1156B" w14:textId="77777777" w:rsidTr="002744DA">
        <w:trPr>
          <w:trHeight w:val="300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CB82C8" w14:textId="77777777" w:rsidR="00FF35B5" w:rsidRPr="00497380" w:rsidRDefault="00FF35B5" w:rsidP="002744DA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64E430" w14:textId="77777777" w:rsidR="00FF35B5" w:rsidRDefault="00FF35B5" w:rsidP="002744DA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  <w:p w14:paraId="7392BB62" w14:textId="77777777" w:rsidR="00FF35B5" w:rsidRDefault="00FF35B5" w:rsidP="002744DA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  <w:p w14:paraId="5F2B966A" w14:textId="77777777" w:rsidR="00FF35B5" w:rsidRDefault="00FF35B5" w:rsidP="002744DA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  <w:p w14:paraId="26363BFF" w14:textId="77777777" w:rsidR="00FF35B5" w:rsidRDefault="00FF35B5" w:rsidP="002744DA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  <w:p w14:paraId="09A8772A" w14:textId="77777777" w:rsidR="00FF35B5" w:rsidRDefault="00FF35B5" w:rsidP="002744DA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  <w:p w14:paraId="1EF02B5A" w14:textId="77777777" w:rsidR="00FF35B5" w:rsidRPr="00497380" w:rsidRDefault="00FF35B5" w:rsidP="002744DA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BBCBCC" w14:textId="77777777" w:rsidR="00FF35B5" w:rsidRPr="00497380" w:rsidRDefault="00FF35B5" w:rsidP="002744DA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28" w:type="dxa"/>
            <w:vMerge/>
            <w:tcBorders>
              <w:left w:val="nil"/>
              <w:bottom w:val="nil"/>
              <w:right w:val="nil"/>
            </w:tcBorders>
            <w:shd w:val="clear" w:color="auto" w:fill="C0C0C0"/>
            <w:noWrap/>
            <w:vAlign w:val="bottom"/>
          </w:tcPr>
          <w:p w14:paraId="0586427B" w14:textId="77777777" w:rsidR="00FF35B5" w:rsidRPr="00497380" w:rsidRDefault="00FF35B5" w:rsidP="002744DA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68F6E35" w14:textId="77777777" w:rsidR="00FF35B5" w:rsidRDefault="00FF35B5" w:rsidP="00FF35B5"/>
    <w:tbl>
      <w:tblPr>
        <w:tblW w:w="9375" w:type="dxa"/>
        <w:tblInd w:w="5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0"/>
        <w:gridCol w:w="7115"/>
      </w:tblGrid>
      <w:tr w:rsidR="00FF35B5" w14:paraId="3A5513F6" w14:textId="77777777" w:rsidTr="002744DA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783B3E9" w14:textId="77777777" w:rsidR="00FF35B5" w:rsidRDefault="00FF35B5" w:rsidP="002744D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Naam Inschrijver:</w:t>
            </w:r>
          </w:p>
        </w:tc>
        <w:tc>
          <w:tcPr>
            <w:tcW w:w="7115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noWrap/>
            <w:vAlign w:val="center"/>
          </w:tcPr>
          <w:p w14:paraId="62999E26" w14:textId="77777777" w:rsidR="00FF35B5" w:rsidRDefault="00FF35B5" w:rsidP="002744D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FF35B5" w14:paraId="242558C4" w14:textId="77777777" w:rsidTr="002744DA">
        <w:trPr>
          <w:trHeight w:val="79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CEB9D61" w14:textId="77777777" w:rsidR="00FF35B5" w:rsidRDefault="00FF35B5" w:rsidP="002744D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018A5A" w14:textId="77777777" w:rsidR="00FF35B5" w:rsidRDefault="00FF35B5" w:rsidP="002744D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F35B5" w14:paraId="69A62117" w14:textId="77777777" w:rsidTr="002744DA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7CB2846" w14:textId="77777777" w:rsidR="00FF35B5" w:rsidRDefault="00FF35B5" w:rsidP="002744D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Naam contactpersoon </w:t>
            </w:r>
          </w:p>
          <w:p w14:paraId="57D4F3CC" w14:textId="77777777" w:rsidR="00FF35B5" w:rsidRDefault="00FF35B5" w:rsidP="002744D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referentie:</w:t>
            </w:r>
          </w:p>
        </w:tc>
        <w:tc>
          <w:tcPr>
            <w:tcW w:w="7115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noWrap/>
            <w:vAlign w:val="center"/>
          </w:tcPr>
          <w:p w14:paraId="1F99C84E" w14:textId="77777777" w:rsidR="00FF35B5" w:rsidRDefault="00FF35B5" w:rsidP="002744D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FF35B5" w14:paraId="44BEF040" w14:textId="77777777" w:rsidTr="002744DA">
        <w:trPr>
          <w:trHeight w:val="79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5505782" w14:textId="77777777" w:rsidR="00FF35B5" w:rsidRDefault="00FF35B5" w:rsidP="002744D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39DC23" w14:textId="77777777" w:rsidR="00FF35B5" w:rsidRDefault="00FF35B5" w:rsidP="002744D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F35B5" w14:paraId="54B85B93" w14:textId="77777777" w:rsidTr="002744DA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C13904D" w14:textId="77777777" w:rsidR="00FF35B5" w:rsidRDefault="00FF35B5" w:rsidP="002744D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Datum:</w:t>
            </w:r>
          </w:p>
        </w:tc>
        <w:tc>
          <w:tcPr>
            <w:tcW w:w="7115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noWrap/>
            <w:vAlign w:val="center"/>
          </w:tcPr>
          <w:p w14:paraId="4593DDFF" w14:textId="77777777" w:rsidR="00FF35B5" w:rsidRDefault="00FF35B5" w:rsidP="002744D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FF35B5" w14:paraId="579510A9" w14:textId="77777777" w:rsidTr="002744DA">
        <w:trPr>
          <w:trHeight w:val="79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F9DEB5F" w14:textId="77777777" w:rsidR="00FF35B5" w:rsidRDefault="00FF35B5" w:rsidP="002744D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5B749A" w14:textId="77777777" w:rsidR="00FF35B5" w:rsidRDefault="00FF35B5" w:rsidP="002744D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F35B5" w14:paraId="652DE97C" w14:textId="77777777" w:rsidTr="002744DA">
        <w:trPr>
          <w:trHeight w:val="918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CACFFA2" w14:textId="77777777" w:rsidR="00FF35B5" w:rsidRDefault="00FF35B5" w:rsidP="002744D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Handtekening contactpersoon referentie:</w:t>
            </w:r>
          </w:p>
        </w:tc>
        <w:tc>
          <w:tcPr>
            <w:tcW w:w="7115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noWrap/>
          </w:tcPr>
          <w:p w14:paraId="63D7B454" w14:textId="77777777" w:rsidR="00FF35B5" w:rsidRDefault="00FF35B5" w:rsidP="002744D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14:paraId="0AFDDCD8" w14:textId="77777777" w:rsidR="00FF35B5" w:rsidRDefault="00FF35B5" w:rsidP="00534BF6"/>
    <w:sectPr w:rsidR="00FF35B5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D05903" w14:textId="77777777" w:rsidR="00D62DFE" w:rsidRDefault="00D62DFE">
      <w:r>
        <w:separator/>
      </w:r>
    </w:p>
  </w:endnote>
  <w:endnote w:type="continuationSeparator" w:id="0">
    <w:p w14:paraId="17F626D4" w14:textId="77777777" w:rsidR="00D62DFE" w:rsidRDefault="00D62D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SansEF">
    <w:altName w:val="Times New Roman"/>
    <w:charset w:val="00"/>
    <w:family w:val="auto"/>
    <w:pitch w:val="variable"/>
    <w:sig w:usb0="00000083" w:usb1="00000000" w:usb2="00000000" w:usb3="00000000" w:csb0="00000009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581450" w14:textId="77777777" w:rsidR="00D03F8D" w:rsidRDefault="00D03F8D" w:rsidP="00D942D7">
    <w:pPr>
      <w:pStyle w:val="Voettekst"/>
      <w:rPr>
        <w:rFonts w:ascii="Arial" w:hAnsi="Arial" w:cs="Arial"/>
        <w:sz w:val="16"/>
        <w:szCs w:val="16"/>
      </w:rPr>
    </w:pPr>
    <w:r>
      <w:rPr>
        <w:rFonts w:ascii="Arial" w:hAnsi="Arial" w:cs="Arial"/>
        <w:b/>
        <w:sz w:val="16"/>
        <w:szCs w:val="16"/>
      </w:rPr>
      <w:tab/>
    </w:r>
  </w:p>
  <w:p w14:paraId="61100732" w14:textId="5A118A56" w:rsidR="00D03F8D" w:rsidRPr="008523A4" w:rsidRDefault="00D03F8D" w:rsidP="00D942D7">
    <w:pPr>
      <w:pStyle w:val="Voettekst"/>
      <w:rPr>
        <w:rStyle w:val="Paginanummer"/>
        <w:rFonts w:ascii="Arial" w:hAnsi="Arial" w:cs="Arial"/>
        <w:sz w:val="16"/>
        <w:szCs w:val="16"/>
      </w:rPr>
    </w:pPr>
    <w:r w:rsidRPr="008523A4">
      <w:rPr>
        <w:rFonts w:ascii="Arial" w:hAnsi="Arial" w:cs="Arial"/>
        <w:sz w:val="16"/>
        <w:szCs w:val="16"/>
      </w:rPr>
      <w:tab/>
    </w:r>
    <w:r w:rsidRPr="008523A4">
      <w:rPr>
        <w:rStyle w:val="Paginanummer"/>
        <w:rFonts w:ascii="Arial" w:hAnsi="Arial" w:cs="Arial"/>
        <w:sz w:val="16"/>
        <w:szCs w:val="16"/>
      </w:rPr>
      <w:t xml:space="preserve">Pagina  </w:t>
    </w:r>
    <w:r w:rsidRPr="008523A4">
      <w:rPr>
        <w:rStyle w:val="Paginanummer"/>
        <w:rFonts w:ascii="Arial" w:hAnsi="Arial" w:cs="Arial"/>
        <w:sz w:val="16"/>
        <w:szCs w:val="16"/>
      </w:rPr>
      <w:fldChar w:fldCharType="begin"/>
    </w:r>
    <w:r w:rsidRPr="008523A4">
      <w:rPr>
        <w:rStyle w:val="Paginanummer"/>
        <w:rFonts w:ascii="Arial" w:hAnsi="Arial" w:cs="Arial"/>
        <w:sz w:val="16"/>
        <w:szCs w:val="16"/>
      </w:rPr>
      <w:instrText xml:space="preserve"> PAGE </w:instrText>
    </w:r>
    <w:r w:rsidRPr="008523A4">
      <w:rPr>
        <w:rStyle w:val="Paginanummer"/>
        <w:rFonts w:ascii="Arial" w:hAnsi="Arial" w:cs="Arial"/>
        <w:sz w:val="16"/>
        <w:szCs w:val="16"/>
      </w:rPr>
      <w:fldChar w:fldCharType="separate"/>
    </w:r>
    <w:r w:rsidR="00C35955">
      <w:rPr>
        <w:rStyle w:val="Paginanummer"/>
        <w:rFonts w:ascii="Arial" w:hAnsi="Arial" w:cs="Arial"/>
        <w:noProof/>
        <w:sz w:val="16"/>
        <w:szCs w:val="16"/>
      </w:rPr>
      <w:t>1</w:t>
    </w:r>
    <w:r w:rsidRPr="008523A4">
      <w:rPr>
        <w:rStyle w:val="Paginanummer"/>
        <w:rFonts w:ascii="Arial" w:hAnsi="Arial" w:cs="Arial"/>
        <w:sz w:val="16"/>
        <w:szCs w:val="16"/>
      </w:rPr>
      <w:fldChar w:fldCharType="end"/>
    </w:r>
    <w:r w:rsidRPr="008523A4">
      <w:rPr>
        <w:rStyle w:val="Paginanummer"/>
        <w:rFonts w:ascii="Arial" w:hAnsi="Arial" w:cs="Arial"/>
        <w:sz w:val="16"/>
        <w:szCs w:val="16"/>
      </w:rPr>
      <w:t xml:space="preserve">  van  </w:t>
    </w:r>
    <w:r w:rsidRPr="008523A4">
      <w:rPr>
        <w:rStyle w:val="Paginanummer"/>
        <w:rFonts w:ascii="Arial" w:hAnsi="Arial" w:cs="Arial"/>
        <w:sz w:val="16"/>
        <w:szCs w:val="16"/>
      </w:rPr>
      <w:fldChar w:fldCharType="begin"/>
    </w:r>
    <w:r w:rsidRPr="008523A4">
      <w:rPr>
        <w:rStyle w:val="Paginanummer"/>
        <w:rFonts w:ascii="Arial" w:hAnsi="Arial" w:cs="Arial"/>
        <w:sz w:val="16"/>
        <w:szCs w:val="16"/>
      </w:rPr>
      <w:instrText xml:space="preserve"> NUMPAGES </w:instrText>
    </w:r>
    <w:r w:rsidRPr="008523A4">
      <w:rPr>
        <w:rStyle w:val="Paginanummer"/>
        <w:rFonts w:ascii="Arial" w:hAnsi="Arial" w:cs="Arial"/>
        <w:sz w:val="16"/>
        <w:szCs w:val="16"/>
      </w:rPr>
      <w:fldChar w:fldCharType="separate"/>
    </w:r>
    <w:r w:rsidR="00C35955">
      <w:rPr>
        <w:rStyle w:val="Paginanummer"/>
        <w:rFonts w:ascii="Arial" w:hAnsi="Arial" w:cs="Arial"/>
        <w:noProof/>
        <w:sz w:val="16"/>
        <w:szCs w:val="16"/>
      </w:rPr>
      <w:t>1</w:t>
    </w:r>
    <w:r w:rsidRPr="008523A4">
      <w:rPr>
        <w:rStyle w:val="Paginanummer"/>
        <w:rFonts w:ascii="Arial" w:hAnsi="Arial" w:cs="Arial"/>
        <w:sz w:val="16"/>
        <w:szCs w:val="16"/>
      </w:rPr>
      <w:fldChar w:fldCharType="end"/>
    </w:r>
    <w:r>
      <w:rPr>
        <w:rStyle w:val="Paginanummer"/>
        <w:rFonts w:ascii="Arial" w:hAnsi="Arial" w:cs="Arial"/>
        <w:sz w:val="16"/>
        <w:szCs w:val="16"/>
      </w:rPr>
      <w:t xml:space="preserve">                 </w:t>
    </w:r>
    <w:r>
      <w:rPr>
        <w:rStyle w:val="Paginanummer"/>
        <w:rFonts w:ascii="Arial" w:hAnsi="Arial" w:cs="Arial"/>
        <w:sz w:val="16"/>
        <w:szCs w:val="16"/>
      </w:rPr>
      <w:tab/>
    </w:r>
    <w:r w:rsidR="008E543B">
      <w:rPr>
        <w:rStyle w:val="Paginanummer"/>
        <w:rFonts w:ascii="Arial" w:hAnsi="Arial" w:cs="Arial"/>
        <w:sz w:val="16"/>
        <w:szCs w:val="16"/>
      </w:rPr>
      <w:t xml:space="preserve">18 april </w:t>
    </w:r>
    <w:r>
      <w:rPr>
        <w:rStyle w:val="Paginanummer"/>
        <w:rFonts w:ascii="Arial" w:hAnsi="Arial" w:cs="Arial"/>
        <w:sz w:val="16"/>
        <w:szCs w:val="16"/>
      </w:rPr>
      <w:t>20</w:t>
    </w:r>
    <w:r w:rsidR="004A33EB">
      <w:rPr>
        <w:rStyle w:val="Paginanummer"/>
        <w:rFonts w:ascii="Arial" w:hAnsi="Arial" w:cs="Arial"/>
        <w:sz w:val="16"/>
        <w:szCs w:val="16"/>
      </w:rPr>
      <w:t>23</w:t>
    </w:r>
  </w:p>
  <w:p w14:paraId="3EF0E39A" w14:textId="77777777" w:rsidR="00D03F8D" w:rsidRPr="00096A7E" w:rsidRDefault="00D03F8D" w:rsidP="00D942D7">
    <w:pPr>
      <w:pStyle w:val="Voettekst"/>
      <w:rPr>
        <w:rStyle w:val="Paginanummer"/>
        <w:rFonts w:ascii="Arial" w:hAnsi="Arial" w:cs="Arial"/>
        <w:b/>
        <w:sz w:val="16"/>
        <w:szCs w:val="16"/>
      </w:rPr>
    </w:pPr>
  </w:p>
  <w:p w14:paraId="6EFE5AF4" w14:textId="77777777" w:rsidR="008E543B" w:rsidRDefault="00D03F8D" w:rsidP="005151B5">
    <w:pPr>
      <w:pStyle w:val="Voettekst"/>
      <w:jc w:val="center"/>
      <w:rPr>
        <w:rFonts w:ascii="Arial" w:hAnsi="Arial" w:cs="Arial"/>
        <w:b/>
        <w:sz w:val="16"/>
        <w:szCs w:val="16"/>
      </w:rPr>
    </w:pPr>
    <w:r w:rsidRPr="00835BAA">
      <w:rPr>
        <w:rFonts w:ascii="Arial" w:hAnsi="Arial" w:cs="Arial"/>
        <w:b/>
        <w:sz w:val="16"/>
        <w:szCs w:val="16"/>
      </w:rPr>
      <w:t>ROCvA</w:t>
    </w:r>
    <w:r w:rsidR="00297F7F" w:rsidRPr="00835BAA">
      <w:rPr>
        <w:rFonts w:ascii="Arial" w:hAnsi="Arial" w:cs="Arial"/>
        <w:b/>
        <w:sz w:val="16"/>
        <w:szCs w:val="16"/>
      </w:rPr>
      <w:t>-</w:t>
    </w:r>
    <w:r w:rsidR="00614064" w:rsidRPr="00835BAA">
      <w:rPr>
        <w:rFonts w:ascii="Arial" w:hAnsi="Arial" w:cs="Arial"/>
        <w:b/>
        <w:sz w:val="16"/>
        <w:szCs w:val="16"/>
      </w:rPr>
      <w:t>F</w:t>
    </w:r>
    <w:r w:rsidRPr="00835BAA">
      <w:rPr>
        <w:rFonts w:ascii="Arial" w:hAnsi="Arial" w:cs="Arial"/>
        <w:b/>
        <w:sz w:val="16"/>
        <w:szCs w:val="16"/>
      </w:rPr>
      <w:t xml:space="preserve"> en VOvA </w:t>
    </w:r>
    <w:r w:rsidR="00041AA4" w:rsidRPr="00835BAA">
      <w:rPr>
        <w:rFonts w:ascii="Arial" w:hAnsi="Arial" w:cs="Arial"/>
        <w:b/>
        <w:sz w:val="16"/>
        <w:szCs w:val="16"/>
      </w:rPr>
      <w:t xml:space="preserve">Aanbestedingsdocument </w:t>
    </w:r>
  </w:p>
  <w:p w14:paraId="3A586E00" w14:textId="68F3E0A7" w:rsidR="005151B5" w:rsidRPr="00D942D7" w:rsidRDefault="00B7447B" w:rsidP="005151B5">
    <w:pPr>
      <w:pStyle w:val="Voettekst"/>
      <w:jc w:val="center"/>
      <w:rPr>
        <w:rFonts w:ascii="Arial" w:hAnsi="Arial" w:cs="Arial"/>
        <w:sz w:val="16"/>
        <w:szCs w:val="16"/>
      </w:rPr>
    </w:pPr>
    <w:proofErr w:type="spellStart"/>
    <w:r>
      <w:rPr>
        <w:rFonts w:ascii="Arial" w:hAnsi="Arial" w:cs="Arial"/>
        <w:b/>
        <w:sz w:val="16"/>
        <w:szCs w:val="16"/>
      </w:rPr>
      <w:t>Employer</w:t>
    </w:r>
    <w:proofErr w:type="spellEnd"/>
    <w:r>
      <w:rPr>
        <w:rFonts w:ascii="Arial" w:hAnsi="Arial" w:cs="Arial"/>
        <w:b/>
        <w:sz w:val="16"/>
        <w:szCs w:val="16"/>
      </w:rPr>
      <w:t xml:space="preserve"> branding, mediastrategie en inkoop voor arbeidsmarktcommun</w:t>
    </w:r>
    <w:r w:rsidR="008E543B">
      <w:rPr>
        <w:rFonts w:ascii="Arial" w:hAnsi="Arial" w:cs="Arial"/>
        <w:b/>
        <w:sz w:val="16"/>
        <w:szCs w:val="16"/>
      </w:rPr>
      <w:t>icatie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140156" w14:textId="77777777" w:rsidR="00D62DFE" w:rsidRDefault="00D62DFE">
      <w:r>
        <w:separator/>
      </w:r>
    </w:p>
  </w:footnote>
  <w:footnote w:type="continuationSeparator" w:id="0">
    <w:p w14:paraId="544E5BCB" w14:textId="77777777" w:rsidR="00D62DFE" w:rsidRDefault="00D62D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EEFEAE" w14:textId="77777777" w:rsidR="00AB7A1E" w:rsidRPr="00AB7A1E" w:rsidRDefault="00AB7A1E" w:rsidP="00AB7A1E">
    <w:pPr>
      <w:pStyle w:val="Koptekst"/>
      <w:rPr>
        <w:rFonts w:ascii="Arial" w:hAnsi="Arial" w:cs="Arial"/>
        <w:noProof/>
        <w:sz w:val="20"/>
        <w:szCs w:val="20"/>
      </w:rPr>
    </w:pPr>
  </w:p>
  <w:p w14:paraId="3EAD3F6A" w14:textId="2C4AD4BB" w:rsidR="00AB7A1E" w:rsidRPr="00AB7A1E" w:rsidRDefault="00AB7A1E" w:rsidP="00AB7A1E">
    <w:pPr>
      <w:pStyle w:val="Koptekst"/>
      <w:rPr>
        <w:rFonts w:ascii="Arial" w:hAnsi="Arial" w:cs="Arial"/>
        <w:sz w:val="20"/>
        <w:szCs w:val="20"/>
      </w:rPr>
    </w:pPr>
    <w:r w:rsidRPr="00AB7A1E">
      <w:rPr>
        <w:rFonts w:ascii="Arial" w:hAnsi="Arial" w:cs="Arial"/>
        <w:sz w:val="20"/>
        <w:szCs w:val="20"/>
      </w:rPr>
      <w:tab/>
    </w:r>
    <w:r w:rsidRPr="00AB7A1E">
      <w:rPr>
        <w:rFonts w:ascii="Arial" w:hAnsi="Arial" w:cs="Arial"/>
        <w:sz w:val="20"/>
        <w:szCs w:val="20"/>
      </w:rPr>
      <w:tab/>
    </w:r>
    <w:r w:rsidR="00D06476">
      <w:rPr>
        <w:rFonts w:ascii="Arial" w:hAnsi="Arial" w:cs="Arial"/>
        <w:noProof/>
        <w:sz w:val="20"/>
        <w:szCs w:val="20"/>
      </w:rPr>
      <w:drawing>
        <wp:inline distT="0" distB="0" distL="0" distR="0" wp14:anchorId="1BF9C478" wp14:editId="6F084BA4">
          <wp:extent cx="1915160" cy="716280"/>
          <wp:effectExtent l="0" t="0" r="0" b="0"/>
          <wp:docPr id="1" name="Afbeelding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15160" cy="7162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766960F" w14:textId="77777777" w:rsidR="00D03F8D" w:rsidRPr="00AB7A1E" w:rsidRDefault="00D03F8D" w:rsidP="00AB7A1E">
    <w:pPr>
      <w:pStyle w:val="Koptekst"/>
      <w:rPr>
        <w:rFonts w:ascii="Arial" w:hAnsi="Arial" w:cs="Arial"/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6476"/>
    <w:rsid w:val="00041AA4"/>
    <w:rsid w:val="00077288"/>
    <w:rsid w:val="00092612"/>
    <w:rsid w:val="000C371E"/>
    <w:rsid w:val="000D388C"/>
    <w:rsid w:val="000D5BE0"/>
    <w:rsid w:val="000F16C2"/>
    <w:rsid w:val="000F4483"/>
    <w:rsid w:val="000F5BB3"/>
    <w:rsid w:val="00182457"/>
    <w:rsid w:val="001F2393"/>
    <w:rsid w:val="001F33B5"/>
    <w:rsid w:val="00297F7F"/>
    <w:rsid w:val="003767DB"/>
    <w:rsid w:val="00385B8F"/>
    <w:rsid w:val="003B554C"/>
    <w:rsid w:val="003C47E2"/>
    <w:rsid w:val="0044316A"/>
    <w:rsid w:val="00447898"/>
    <w:rsid w:val="00463AD3"/>
    <w:rsid w:val="0046560F"/>
    <w:rsid w:val="00497380"/>
    <w:rsid w:val="004A33EB"/>
    <w:rsid w:val="004B3A1F"/>
    <w:rsid w:val="00505925"/>
    <w:rsid w:val="005151B5"/>
    <w:rsid w:val="005216BF"/>
    <w:rsid w:val="00525BAA"/>
    <w:rsid w:val="00534BF6"/>
    <w:rsid w:val="005B18E6"/>
    <w:rsid w:val="00614064"/>
    <w:rsid w:val="006314D7"/>
    <w:rsid w:val="00651CA7"/>
    <w:rsid w:val="006A3295"/>
    <w:rsid w:val="006B1531"/>
    <w:rsid w:val="006C65FB"/>
    <w:rsid w:val="006D43AF"/>
    <w:rsid w:val="006E512A"/>
    <w:rsid w:val="006F2242"/>
    <w:rsid w:val="007143CC"/>
    <w:rsid w:val="0074464F"/>
    <w:rsid w:val="00752A21"/>
    <w:rsid w:val="00786D27"/>
    <w:rsid w:val="00790013"/>
    <w:rsid w:val="00791C71"/>
    <w:rsid w:val="00797F56"/>
    <w:rsid w:val="008032F3"/>
    <w:rsid w:val="00835BAA"/>
    <w:rsid w:val="0085472D"/>
    <w:rsid w:val="00884154"/>
    <w:rsid w:val="0089327A"/>
    <w:rsid w:val="008E543B"/>
    <w:rsid w:val="008F799A"/>
    <w:rsid w:val="00904EAA"/>
    <w:rsid w:val="00932225"/>
    <w:rsid w:val="009328F4"/>
    <w:rsid w:val="009E4C0A"/>
    <w:rsid w:val="009F33D9"/>
    <w:rsid w:val="00A02097"/>
    <w:rsid w:val="00AB7A1E"/>
    <w:rsid w:val="00B7447B"/>
    <w:rsid w:val="00B96608"/>
    <w:rsid w:val="00BC3162"/>
    <w:rsid w:val="00C00457"/>
    <w:rsid w:val="00C06AEA"/>
    <w:rsid w:val="00C35955"/>
    <w:rsid w:val="00C95EA9"/>
    <w:rsid w:val="00CA3BF2"/>
    <w:rsid w:val="00D03F8D"/>
    <w:rsid w:val="00D06476"/>
    <w:rsid w:val="00D62DFE"/>
    <w:rsid w:val="00D85B80"/>
    <w:rsid w:val="00D942D7"/>
    <w:rsid w:val="00DB32AE"/>
    <w:rsid w:val="00DE6F49"/>
    <w:rsid w:val="00E37766"/>
    <w:rsid w:val="00E77189"/>
    <w:rsid w:val="00E90CAE"/>
    <w:rsid w:val="00EA26E6"/>
    <w:rsid w:val="00EF44CA"/>
    <w:rsid w:val="00F164E6"/>
    <w:rsid w:val="00F2755C"/>
    <w:rsid w:val="00F34602"/>
    <w:rsid w:val="00F833EC"/>
    <w:rsid w:val="00FA6318"/>
    <w:rsid w:val="00FC28F4"/>
    <w:rsid w:val="00FF3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DF51B96"/>
  <w15:chartTrackingRefBased/>
  <w15:docId w15:val="{4925FD32-7C11-4E12-BC4F-65A5935017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Pr>
      <w:sz w:val="24"/>
      <w:szCs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rsid w:val="00D942D7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rsid w:val="00D942D7"/>
    <w:pPr>
      <w:tabs>
        <w:tab w:val="center" w:pos="4536"/>
        <w:tab w:val="right" w:pos="9072"/>
      </w:tabs>
    </w:pPr>
  </w:style>
  <w:style w:type="paragraph" w:styleId="Plattetekst">
    <w:name w:val="Body Text"/>
    <w:basedOn w:val="Standaard"/>
    <w:rsid w:val="00D942D7"/>
    <w:rPr>
      <w:sz w:val="20"/>
    </w:rPr>
  </w:style>
  <w:style w:type="paragraph" w:styleId="Titel">
    <w:name w:val="Title"/>
    <w:basedOn w:val="Standaard"/>
    <w:link w:val="TitelChar"/>
    <w:qFormat/>
    <w:rsid w:val="00D942D7"/>
    <w:pPr>
      <w:jc w:val="center"/>
    </w:pPr>
    <w:rPr>
      <w:rFonts w:ascii="LucidaSansEF" w:hAnsi="LucidaSansEF"/>
      <w:b/>
      <w:sz w:val="22"/>
      <w:szCs w:val="20"/>
    </w:rPr>
  </w:style>
  <w:style w:type="character" w:styleId="Paginanummer">
    <w:name w:val="page number"/>
    <w:basedOn w:val="Standaardalinea-lettertype"/>
    <w:rsid w:val="00D942D7"/>
  </w:style>
  <w:style w:type="character" w:customStyle="1" w:styleId="TitelChar">
    <w:name w:val="Titel Char"/>
    <w:link w:val="Titel"/>
    <w:rsid w:val="000C371E"/>
    <w:rPr>
      <w:rFonts w:ascii="LucidaSansEF" w:hAnsi="LucidaSansEF"/>
      <w:b/>
      <w:sz w:val="22"/>
    </w:rPr>
  </w:style>
  <w:style w:type="character" w:customStyle="1" w:styleId="KoptekstChar">
    <w:name w:val="Koptekst Char"/>
    <w:link w:val="Koptekst"/>
    <w:uiPriority w:val="99"/>
    <w:rsid w:val="00AB7A1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365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irkzeverkleijj\ROCvA,%20ROCvF%20en%20VOvA\Inkoop%20&amp;%20Contractmanagement%20-%20Mediabureau%202023\03.%20AB%20documenten\Bijlagen\Sjabloon%20Referentie%20formulier.dotx" TargetMode="Externa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1aa8730-7c4c-42bb-8fdb-c0c80af62159" xsi:nil="true"/>
    <lcf76f155ced4ddcb4097134ff3c332f xmlns="04f52f86-2b84-4d87-ae02-c0654c792a0b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E397A0A543F9E47A42D84EF0A399846" ma:contentTypeVersion="13" ma:contentTypeDescription="Een nieuw document maken." ma:contentTypeScope="" ma:versionID="ca9e3805e6e7a0477ee90e5c37489260">
  <xsd:schema xmlns:xsd="http://www.w3.org/2001/XMLSchema" xmlns:xs="http://www.w3.org/2001/XMLSchema" xmlns:p="http://schemas.microsoft.com/office/2006/metadata/properties" xmlns:ns2="a1aa8730-7c4c-42bb-8fdb-c0c80af62159" xmlns:ns3="04f52f86-2b84-4d87-ae02-c0654c792a0b" targetNamespace="http://schemas.microsoft.com/office/2006/metadata/properties" ma:root="true" ma:fieldsID="42579109a254e18b19f8f870086a077b" ns2:_="" ns3:_="">
    <xsd:import namespace="a1aa8730-7c4c-42bb-8fdb-c0c80af62159"/>
    <xsd:import namespace="04f52f86-2b84-4d87-ae02-c0654c792a0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aa8730-7c4c-42bb-8fdb-c0c80af6215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0ffd0074-7081-4591-b29d-a92452099e4e}" ma:internalName="TaxCatchAll" ma:showField="CatchAllData" ma:web="a1aa8730-7c4c-42bb-8fdb-c0c80af621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f52f86-2b84-4d87-ae02-c0654c792a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c7c10262-724b-4469-a671-39891be7a7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526989DC-6E9B-47DE-BA83-E1A0BD47E284}">
  <ds:schemaRefs>
    <ds:schemaRef ds:uri="http://schemas.microsoft.com/office/2006/metadata/properties"/>
    <ds:schemaRef ds:uri="http://schemas.microsoft.com/office/infopath/2007/PartnerControls"/>
    <ds:schemaRef ds:uri="a1aa8730-7c4c-42bb-8fdb-c0c80af62159"/>
    <ds:schemaRef ds:uri="04f52f86-2b84-4d87-ae02-c0654c792a0b"/>
  </ds:schemaRefs>
</ds:datastoreItem>
</file>

<file path=customXml/itemProps2.xml><?xml version="1.0" encoding="utf-8"?>
<ds:datastoreItem xmlns:ds="http://schemas.openxmlformats.org/officeDocument/2006/customXml" ds:itemID="{4CC5239A-659B-47E6-9E09-370912B047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1aa8730-7c4c-42bb-8fdb-c0c80af62159"/>
    <ds:schemaRef ds:uri="04f52f86-2b84-4d87-ae02-c0654c792a0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54874BF-46B4-4189-9ACA-2EEDDF723B3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F746F94-A9BA-4E66-9E55-AF56E99FF9FD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Sjabloon Referentie formulier</Template>
  <TotalTime>6</TotalTime>
  <Pages>3</Pages>
  <Words>363</Words>
  <Characters>2001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Model 5: Standaardformulier referenties</vt:lpstr>
    </vt:vector>
  </TitlesOfParts>
  <Company>ROC van Amsterdam</Company>
  <LinksUpToDate>false</LinksUpToDate>
  <CharactersWithSpaces>2360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 5: Standaardformulier referenties</dc:title>
  <dc:subject/>
  <dc:creator>Janneke Dirkze - Verkleij</dc:creator>
  <cp:keywords/>
  <dc:description/>
  <cp:lastModifiedBy>Janneke Dirkze - Verkleij</cp:lastModifiedBy>
  <cp:revision>12</cp:revision>
  <cp:lastPrinted>2014-02-27T10:53:00Z</cp:lastPrinted>
  <dcterms:created xsi:type="dcterms:W3CDTF">2023-02-01T16:06:00Z</dcterms:created>
  <dcterms:modified xsi:type="dcterms:W3CDTF">2023-04-19T10:56:00Z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isplay_urn:schemas-microsoft-com:office:office#Editor">
    <vt:lpwstr>Martine Boeree</vt:lpwstr>
  </property>
  <property fmtid="{D5CDD505-2E9C-101B-9397-08002B2CF9AE}" pid="3" name="display_urn:schemas-microsoft-com:office:office#Author">
    <vt:lpwstr>Martine Boeree</vt:lpwstr>
  </property>
  <property fmtid="{D5CDD505-2E9C-101B-9397-08002B2CF9AE}" pid="4" name="MediaServiceImageTags">
    <vt:lpwstr/>
  </property>
  <property fmtid="{D5CDD505-2E9C-101B-9397-08002B2CF9AE}" pid="5" name="ContentTypeId">
    <vt:lpwstr>0x0101009E397A0A543F9E47A42D84EF0A399846</vt:lpwstr>
  </property>
  <property fmtid="{D5CDD505-2E9C-101B-9397-08002B2CF9AE}" pid="6" name="_ExtendedDescription">
    <vt:lpwstr/>
  </property>
</Properties>
</file>